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D35308" w14:textId="3B8BDEC4"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w:t>
      </w:r>
      <w:r w:rsidR="004A307F">
        <w:rPr>
          <w:b/>
          <w:noProof/>
          <w:sz w:val="24"/>
        </w:rPr>
        <w:t>9</w:t>
      </w:r>
      <w:r w:rsidR="005042F3">
        <w:rPr>
          <w:b/>
          <w:noProof/>
          <w:sz w:val="24"/>
        </w:rPr>
        <w:t>1</w:t>
      </w:r>
      <w:r w:rsidR="00F86B98">
        <w:rPr>
          <w:b/>
          <w:noProof/>
          <w:sz w:val="24"/>
        </w:rPr>
        <w:t>-</w:t>
      </w:r>
      <w:r w:rsidR="004A307F">
        <w:rPr>
          <w:b/>
          <w:noProof/>
          <w:sz w:val="24"/>
        </w:rPr>
        <w:t>e</w:t>
      </w:r>
      <w:r w:rsidRPr="002E0E8D">
        <w:rPr>
          <w:b/>
          <w:i/>
          <w:noProof/>
          <w:sz w:val="28"/>
        </w:rPr>
        <w:tab/>
        <w:t>R5-</w:t>
      </w:r>
      <w:r w:rsidR="004A307F">
        <w:rPr>
          <w:b/>
          <w:i/>
          <w:noProof/>
          <w:sz w:val="28"/>
        </w:rPr>
        <w:t>21</w:t>
      </w:r>
      <w:r w:rsidR="00997009">
        <w:rPr>
          <w:b/>
          <w:i/>
          <w:noProof/>
          <w:sz w:val="28"/>
        </w:rPr>
        <w:t>2920</w:t>
      </w:r>
      <w:bookmarkStart w:id="0" w:name="_GoBack"/>
      <w:bookmarkEnd w:id="0"/>
    </w:p>
    <w:p w14:paraId="3F2547E7" w14:textId="4D14F64B" w:rsidR="00613F9B" w:rsidRPr="002E0E8D" w:rsidRDefault="004A307F" w:rsidP="00613F9B">
      <w:pPr>
        <w:pStyle w:val="CRCoverPage"/>
        <w:outlineLvl w:val="0"/>
        <w:rPr>
          <w:rFonts w:cs="Arial"/>
          <w:b/>
          <w:bCs/>
          <w:noProof/>
          <w:sz w:val="24"/>
          <w:szCs w:val="24"/>
          <w:lang w:eastAsia="ja-JP"/>
        </w:rPr>
      </w:pPr>
      <w:r>
        <w:rPr>
          <w:b/>
          <w:noProof/>
          <w:sz w:val="24"/>
          <w:lang w:eastAsia="ja-JP"/>
        </w:rPr>
        <w:t>Electronic</w:t>
      </w:r>
      <w:r w:rsidR="00F43CA7">
        <w:rPr>
          <w:b/>
          <w:noProof/>
          <w:sz w:val="24"/>
          <w:lang w:eastAsia="ja-JP"/>
        </w:rPr>
        <w:t xml:space="preserve">, </w:t>
      </w:r>
      <w:r w:rsidR="005042F3">
        <w:rPr>
          <w:b/>
          <w:noProof/>
          <w:sz w:val="24"/>
          <w:lang w:eastAsia="ja-JP"/>
        </w:rPr>
        <w:t>17</w:t>
      </w:r>
      <w:r w:rsidR="005042F3" w:rsidRPr="005042F3">
        <w:rPr>
          <w:b/>
          <w:noProof/>
          <w:sz w:val="24"/>
          <w:vertAlign w:val="superscript"/>
          <w:lang w:eastAsia="ja-JP"/>
        </w:rPr>
        <w:t>th</w:t>
      </w:r>
      <w:r w:rsidR="005042F3">
        <w:rPr>
          <w:b/>
          <w:noProof/>
          <w:sz w:val="24"/>
          <w:lang w:eastAsia="ja-JP"/>
        </w:rPr>
        <w:t xml:space="preserve"> – 28</w:t>
      </w:r>
      <w:r w:rsidR="005042F3" w:rsidRPr="005042F3">
        <w:rPr>
          <w:b/>
          <w:noProof/>
          <w:sz w:val="24"/>
          <w:vertAlign w:val="superscript"/>
          <w:lang w:eastAsia="ja-JP"/>
        </w:rPr>
        <w:t>th</w:t>
      </w:r>
      <w:r w:rsidR="005042F3">
        <w:rPr>
          <w:b/>
          <w:noProof/>
          <w:sz w:val="24"/>
          <w:lang w:eastAsia="ja-JP"/>
        </w:rPr>
        <w:t xml:space="preserve"> </w:t>
      </w:r>
      <w:r>
        <w:rPr>
          <w:b/>
          <w:noProof/>
          <w:sz w:val="24"/>
          <w:lang w:eastAsia="ja-JP"/>
        </w:rPr>
        <w:t>M</w:t>
      </w:r>
      <w:r w:rsidR="005042F3">
        <w:rPr>
          <w:b/>
          <w:noProof/>
          <w:sz w:val="24"/>
          <w:lang w:eastAsia="ja-JP"/>
        </w:rPr>
        <w:t>ay</w:t>
      </w:r>
      <w:r>
        <w:rPr>
          <w:b/>
          <w:noProof/>
          <w:sz w:val="24"/>
          <w:lang w:eastAsia="ja-JP"/>
        </w:rPr>
        <w:t>, 2021</w:t>
      </w:r>
    </w:p>
    <w:p w14:paraId="14443546" w14:textId="07E9254B"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D057C3">
        <w:rPr>
          <w:rFonts w:eastAsia="MS Mincho"/>
          <w:b/>
        </w:rPr>
        <w:t xml:space="preserve">Discussion on </w:t>
      </w:r>
      <w:r w:rsidR="004543F1">
        <w:rPr>
          <w:rFonts w:eastAsia="MS Mincho"/>
          <w:b/>
        </w:rPr>
        <w:t xml:space="preserve">FR2 </w:t>
      </w:r>
      <w:r w:rsidR="008239D7">
        <w:rPr>
          <w:rFonts w:eastAsia="MS Mincho"/>
          <w:b/>
        </w:rPr>
        <w:t>TT calculation</w:t>
      </w:r>
      <w:r w:rsidR="004543F1">
        <w:rPr>
          <w:rFonts w:eastAsia="MS Mincho"/>
          <w:b/>
        </w:rPr>
        <w:t xml:space="preserve"> in </w:t>
      </w:r>
      <w:r w:rsidR="00721EB4">
        <w:rPr>
          <w:rFonts w:eastAsia="MS Mincho"/>
          <w:b/>
        </w:rPr>
        <w:t>ETC</w:t>
      </w:r>
    </w:p>
    <w:p w14:paraId="17BC756E" w14:textId="0190DF6D"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Huawei, HiSilicon</w:t>
      </w:r>
    </w:p>
    <w:p w14:paraId="33F1BCE0" w14:textId="77777777"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14:paraId="5BE7B4E4" w14:textId="77777777"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MS Mincho" w:hAnsi="Arial" w:hint="eastAsia"/>
          <w:lang w:val="pt-BR"/>
        </w:rPr>
        <w:t>E</w:t>
      </w:r>
      <w:r w:rsidR="009E79B6" w:rsidRPr="00A46E23">
        <w:rPr>
          <w:rFonts w:ascii="Arial" w:eastAsia="MS Mincho" w:hAnsi="Arial" w:hint="eastAsia"/>
          <w:lang w:val="pt-BR"/>
        </w:rPr>
        <w:t>ndorsement</w:t>
      </w:r>
    </w:p>
    <w:p w14:paraId="63136EA9" w14:textId="77777777" w:rsidR="00954086" w:rsidRPr="00A46E23" w:rsidRDefault="00954086" w:rsidP="00583496">
      <w:pPr>
        <w:pBdr>
          <w:bottom w:val="single" w:sz="4" w:space="0" w:color="auto"/>
        </w:pBdr>
        <w:spacing w:before="120" w:after="120"/>
        <w:rPr>
          <w:rFonts w:ascii="Arial" w:hAnsi="Arial"/>
          <w:lang w:val="pt-BR"/>
        </w:rPr>
      </w:pPr>
    </w:p>
    <w:p w14:paraId="7B892F72" w14:textId="77777777"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14:paraId="062E3B78" w14:textId="5B82119C" w:rsidR="008D3416" w:rsidRDefault="007043F9" w:rsidP="007043F9">
      <w:pPr>
        <w:spacing w:before="120" w:after="120"/>
      </w:pPr>
      <w:r>
        <w:rPr>
          <w:rFonts w:eastAsiaTheme="minorEastAsia"/>
        </w:rPr>
        <w:t xml:space="preserve">MU values for MOP EIRP and EIS were agreed in RAN5#90. </w:t>
      </w:r>
      <w:r>
        <w:t>In order to complete the test cases, TT needs to be discussed and determined.</w:t>
      </w:r>
    </w:p>
    <w:p w14:paraId="36AC1694" w14:textId="77777777" w:rsidR="008D3416" w:rsidRPr="00A46E23" w:rsidRDefault="00ED0178" w:rsidP="008D3416">
      <w:pPr>
        <w:spacing w:before="120" w:after="120"/>
      </w:pPr>
      <w:r>
        <w:pict w14:anchorId="474C9AFA">
          <v:rect id="_x0000_i1025" style="width:482.05pt;height:1pt" o:hralign="center" o:hrstd="t" o:hrnoshade="t" o:hr="t" fillcolor="#0d0d0d" stroked="f">
            <v:textbox inset="5.85pt,.7pt,5.85pt,.7pt"/>
          </v:rect>
        </w:pict>
      </w:r>
    </w:p>
    <w:p w14:paraId="02EAF726" w14:textId="77777777"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14:paraId="0E824F5A" w14:textId="53FAC4C5" w:rsidR="007043F9" w:rsidRDefault="007043F9" w:rsidP="00C0369D">
      <w:pPr>
        <w:spacing w:before="120" w:after="120"/>
      </w:pPr>
      <w:r>
        <w:rPr>
          <w:rFonts w:hint="eastAsia"/>
        </w:rPr>
        <w:t>T</w:t>
      </w:r>
      <w:r>
        <w:t>he MU and TT for MOP EIRP and EIS could be summarized as below:</w:t>
      </w:r>
    </w:p>
    <w:tbl>
      <w:tblPr>
        <w:tblStyle w:val="af8"/>
        <w:tblW w:w="0" w:type="auto"/>
        <w:jc w:val="center"/>
        <w:tblLook w:val="04A0" w:firstRow="1" w:lastRow="0" w:firstColumn="1" w:lastColumn="0" w:noHBand="0" w:noVBand="1"/>
      </w:tblPr>
      <w:tblGrid>
        <w:gridCol w:w="1097"/>
        <w:gridCol w:w="2158"/>
        <w:gridCol w:w="3137"/>
        <w:gridCol w:w="2158"/>
      </w:tblGrid>
      <w:tr w:rsidR="007043F9" w14:paraId="5F191027" w14:textId="77777777" w:rsidTr="002944DD">
        <w:trPr>
          <w:jc w:val="center"/>
        </w:trPr>
        <w:tc>
          <w:tcPr>
            <w:tcW w:w="0" w:type="auto"/>
          </w:tcPr>
          <w:p w14:paraId="3DC9B28B" w14:textId="77777777" w:rsidR="007043F9" w:rsidRDefault="007043F9" w:rsidP="006C5D3D">
            <w:pPr>
              <w:pStyle w:val="TAH"/>
            </w:pPr>
            <w:r>
              <w:rPr>
                <w:rFonts w:hint="eastAsia"/>
              </w:rPr>
              <w:t>T</w:t>
            </w:r>
            <w:r>
              <w:t>est case</w:t>
            </w:r>
          </w:p>
        </w:tc>
        <w:tc>
          <w:tcPr>
            <w:tcW w:w="0" w:type="auto"/>
          </w:tcPr>
          <w:p w14:paraId="7DD344B3" w14:textId="77777777" w:rsidR="007043F9" w:rsidRPr="00D61682" w:rsidRDefault="007043F9" w:rsidP="006C5D3D">
            <w:pPr>
              <w:pStyle w:val="TAH"/>
            </w:pPr>
            <w:r>
              <w:rPr>
                <w:rFonts w:hint="eastAsia"/>
              </w:rPr>
              <w:t>M</w:t>
            </w:r>
            <w:r>
              <w:t>U for NTC</w:t>
            </w:r>
          </w:p>
        </w:tc>
        <w:tc>
          <w:tcPr>
            <w:tcW w:w="0" w:type="auto"/>
          </w:tcPr>
          <w:p w14:paraId="2CFF8ECD" w14:textId="77777777" w:rsidR="007043F9" w:rsidRDefault="007043F9" w:rsidP="006C5D3D">
            <w:pPr>
              <w:pStyle w:val="TAH"/>
            </w:pPr>
            <w:r>
              <w:rPr>
                <w:rFonts w:hint="eastAsia"/>
              </w:rPr>
              <w:t>T</w:t>
            </w:r>
            <w:r>
              <w:t>T for NTC</w:t>
            </w:r>
          </w:p>
        </w:tc>
        <w:tc>
          <w:tcPr>
            <w:tcW w:w="0" w:type="auto"/>
          </w:tcPr>
          <w:p w14:paraId="6316070B" w14:textId="77777777" w:rsidR="007043F9" w:rsidRPr="00D61682" w:rsidRDefault="007043F9" w:rsidP="006C5D3D">
            <w:pPr>
              <w:pStyle w:val="TAH"/>
            </w:pPr>
            <w:r>
              <w:rPr>
                <w:rFonts w:hint="eastAsia"/>
              </w:rPr>
              <w:t>M</w:t>
            </w:r>
            <w:r>
              <w:t>U for ETC</w:t>
            </w:r>
          </w:p>
        </w:tc>
      </w:tr>
      <w:tr w:rsidR="007043F9" w14:paraId="177933CF" w14:textId="77777777" w:rsidTr="002944DD">
        <w:trPr>
          <w:jc w:val="center"/>
        </w:trPr>
        <w:tc>
          <w:tcPr>
            <w:tcW w:w="0" w:type="auto"/>
          </w:tcPr>
          <w:p w14:paraId="5F8D9C3B" w14:textId="77777777" w:rsidR="007043F9" w:rsidRPr="00D61682" w:rsidRDefault="007043F9" w:rsidP="002944DD">
            <w:pPr>
              <w:pStyle w:val="TAL"/>
            </w:pPr>
            <w:r>
              <w:t xml:space="preserve">MOP </w:t>
            </w:r>
            <w:r>
              <w:rPr>
                <w:rFonts w:hint="eastAsia"/>
              </w:rPr>
              <w:t>E</w:t>
            </w:r>
            <w:r>
              <w:t>IRP</w:t>
            </w:r>
          </w:p>
        </w:tc>
        <w:tc>
          <w:tcPr>
            <w:tcW w:w="0" w:type="auto"/>
          </w:tcPr>
          <w:p w14:paraId="56AF6B22" w14:textId="77777777" w:rsidR="007043F9" w:rsidRDefault="007043F9" w:rsidP="002944DD">
            <w:pPr>
              <w:pStyle w:val="TAL"/>
            </w:pPr>
            <w:r>
              <w:t>PC3:</w:t>
            </w:r>
          </w:p>
          <w:p w14:paraId="22ADE02E" w14:textId="77777777" w:rsidR="007043F9" w:rsidRDefault="007043F9" w:rsidP="002944DD">
            <w:pPr>
              <w:pStyle w:val="TAL"/>
            </w:pPr>
            <w:r>
              <w:rPr>
                <w:rFonts w:hint="eastAsia"/>
              </w:rPr>
              <w:t>4</w:t>
            </w:r>
            <w:r>
              <w:t>.89 for FR2a</w:t>
            </w:r>
          </w:p>
          <w:p w14:paraId="037DFC9D" w14:textId="77777777" w:rsidR="007043F9" w:rsidRPr="00D61682" w:rsidRDefault="007043F9" w:rsidP="002944DD">
            <w:pPr>
              <w:pStyle w:val="TAL"/>
            </w:pPr>
            <w:r>
              <w:t>5.09 for FR2b</w:t>
            </w:r>
          </w:p>
        </w:tc>
        <w:tc>
          <w:tcPr>
            <w:tcW w:w="0" w:type="auto"/>
          </w:tcPr>
          <w:p w14:paraId="1350B37B" w14:textId="77777777" w:rsidR="007043F9" w:rsidRDefault="007043F9" w:rsidP="002944DD">
            <w:pPr>
              <w:pStyle w:val="TAL"/>
            </w:pPr>
            <w:r>
              <w:t>PC3:</w:t>
            </w:r>
          </w:p>
          <w:p w14:paraId="1A02421D" w14:textId="77777777" w:rsidR="007043F9" w:rsidRDefault="007043F9" w:rsidP="002944DD">
            <w:pPr>
              <w:pStyle w:val="TAL"/>
            </w:pPr>
            <w:r>
              <w:t>2.87dB for FR2a (0.6 x (MTSU-0.1) )</w:t>
            </w:r>
          </w:p>
          <w:p w14:paraId="63AF1080" w14:textId="77777777" w:rsidR="007043F9" w:rsidRDefault="007043F9" w:rsidP="002944DD">
            <w:pPr>
              <w:pStyle w:val="TAL"/>
            </w:pPr>
            <w:r>
              <w:t>2.87dB for FR2b (0.6 x (MTSU-0.3) )</w:t>
            </w:r>
          </w:p>
        </w:tc>
        <w:tc>
          <w:tcPr>
            <w:tcW w:w="0" w:type="auto"/>
          </w:tcPr>
          <w:p w14:paraId="4E18E0A8" w14:textId="77777777" w:rsidR="007043F9" w:rsidRDefault="007043F9" w:rsidP="002944DD">
            <w:pPr>
              <w:pStyle w:val="TAL"/>
            </w:pPr>
            <w:r>
              <w:rPr>
                <w:rFonts w:hint="eastAsia"/>
              </w:rPr>
              <w:t>P</w:t>
            </w:r>
            <w:r>
              <w:t>C3:</w:t>
            </w:r>
          </w:p>
          <w:p w14:paraId="2B6F64EC" w14:textId="77777777" w:rsidR="007043F9" w:rsidRDefault="007043F9" w:rsidP="002944DD">
            <w:pPr>
              <w:pStyle w:val="TAL"/>
            </w:pPr>
            <w:r>
              <w:t>5.17 for FR2a</w:t>
            </w:r>
          </w:p>
          <w:p w14:paraId="6B7F8E0B" w14:textId="77777777" w:rsidR="007043F9" w:rsidRPr="00D61682" w:rsidRDefault="007043F9" w:rsidP="002944DD">
            <w:pPr>
              <w:pStyle w:val="TAL"/>
            </w:pPr>
            <w:r>
              <w:t>5.37 for FR2b</w:t>
            </w:r>
          </w:p>
        </w:tc>
      </w:tr>
      <w:tr w:rsidR="007043F9" w14:paraId="5F159196" w14:textId="77777777" w:rsidTr="002944DD">
        <w:trPr>
          <w:jc w:val="center"/>
        </w:trPr>
        <w:tc>
          <w:tcPr>
            <w:tcW w:w="0" w:type="auto"/>
          </w:tcPr>
          <w:p w14:paraId="1FC550C3" w14:textId="77777777" w:rsidR="007043F9" w:rsidRPr="00D61682" w:rsidRDefault="007043F9" w:rsidP="002944DD">
            <w:pPr>
              <w:pStyle w:val="TAL"/>
            </w:pPr>
            <w:r>
              <w:rPr>
                <w:rFonts w:hint="eastAsia"/>
              </w:rPr>
              <w:t>E</w:t>
            </w:r>
            <w:r>
              <w:t>IS</w:t>
            </w:r>
          </w:p>
        </w:tc>
        <w:tc>
          <w:tcPr>
            <w:tcW w:w="0" w:type="auto"/>
          </w:tcPr>
          <w:p w14:paraId="6FB80408" w14:textId="77777777" w:rsidR="007043F9" w:rsidRDefault="007043F9" w:rsidP="002944DD">
            <w:pPr>
              <w:pStyle w:val="TAL"/>
            </w:pPr>
            <w:r>
              <w:t>PC3:</w:t>
            </w:r>
          </w:p>
          <w:p w14:paraId="017F93C8" w14:textId="77777777" w:rsidR="007043F9" w:rsidRDefault="007043F9" w:rsidP="002944DD">
            <w:pPr>
              <w:pStyle w:val="TAL"/>
              <w:rPr>
                <w:rFonts w:eastAsiaTheme="minorEastAsia"/>
              </w:rPr>
            </w:pPr>
            <w:r>
              <w:t>5.19 for FR2a and FR2b</w:t>
            </w:r>
          </w:p>
        </w:tc>
        <w:tc>
          <w:tcPr>
            <w:tcW w:w="0" w:type="auto"/>
          </w:tcPr>
          <w:p w14:paraId="1655104A" w14:textId="77777777" w:rsidR="007043F9" w:rsidRDefault="007043F9" w:rsidP="002944DD">
            <w:pPr>
              <w:pStyle w:val="TAL"/>
            </w:pPr>
            <w:r>
              <w:t>PC3:</w:t>
            </w:r>
          </w:p>
          <w:p w14:paraId="585E95F0" w14:textId="77777777" w:rsidR="007043F9" w:rsidRDefault="007043F9" w:rsidP="002944DD">
            <w:pPr>
              <w:pStyle w:val="TAL"/>
            </w:pPr>
            <w:r>
              <w:t>2.34dB (0.45 x MTSU)</w:t>
            </w:r>
          </w:p>
        </w:tc>
        <w:tc>
          <w:tcPr>
            <w:tcW w:w="0" w:type="auto"/>
          </w:tcPr>
          <w:p w14:paraId="3FAB003A" w14:textId="77777777" w:rsidR="007043F9" w:rsidRDefault="007043F9" w:rsidP="002944DD">
            <w:pPr>
              <w:pStyle w:val="TAL"/>
            </w:pPr>
            <w:r>
              <w:rPr>
                <w:rFonts w:hint="eastAsia"/>
              </w:rPr>
              <w:t>P</w:t>
            </w:r>
            <w:r>
              <w:t>C3</w:t>
            </w:r>
            <w:r>
              <w:rPr>
                <w:rFonts w:hint="eastAsia"/>
              </w:rPr>
              <w:t>:</w:t>
            </w:r>
          </w:p>
          <w:p w14:paraId="1E347FBF" w14:textId="77777777" w:rsidR="007043F9" w:rsidRPr="00D61682" w:rsidRDefault="007043F9" w:rsidP="002944DD">
            <w:pPr>
              <w:pStyle w:val="TAL"/>
            </w:pPr>
            <w:r>
              <w:t>5.45 for FR2a and FR2b</w:t>
            </w:r>
          </w:p>
        </w:tc>
      </w:tr>
    </w:tbl>
    <w:p w14:paraId="565BA90F" w14:textId="77777777" w:rsidR="007043F9" w:rsidRPr="007043F9" w:rsidRDefault="007043F9" w:rsidP="00C0369D">
      <w:pPr>
        <w:spacing w:before="120" w:after="120"/>
      </w:pPr>
    </w:p>
    <w:p w14:paraId="0C83C002" w14:textId="1ED8D602" w:rsidR="00847BD8" w:rsidRDefault="00C53930" w:rsidP="00C0369D">
      <w:pPr>
        <w:spacing w:before="120" w:after="120"/>
      </w:pPr>
      <w:r>
        <w:t>To facilitate the TT discussion, EIS is taken as a</w:t>
      </w:r>
      <w:r w:rsidR="00847BD8">
        <w:t>n example:</w:t>
      </w:r>
    </w:p>
    <w:p w14:paraId="309C0DF3" w14:textId="7695E75D" w:rsidR="00847BD8" w:rsidRDefault="00847BD8" w:rsidP="00847BD8">
      <w:pPr>
        <w:pStyle w:val="aff3"/>
        <w:numPr>
          <w:ilvl w:val="0"/>
          <w:numId w:val="48"/>
        </w:numPr>
        <w:spacing w:before="120" w:after="120"/>
        <w:ind w:leftChars="0"/>
      </w:pPr>
      <w:r>
        <w:t>T</w:t>
      </w:r>
      <w:r w:rsidR="002944DD">
        <w:t xml:space="preserve">he PC3 test limit for band n258 400MHz is the minimum requirement </w:t>
      </w:r>
      <w:r>
        <w:t xml:space="preserve">+ TT = </w:t>
      </w:r>
      <w:r w:rsidR="002944DD">
        <w:t xml:space="preserve">-79.3dBm + 2.34dB = -76.96dBm. </w:t>
      </w:r>
    </w:p>
    <w:p w14:paraId="5FB5537E" w14:textId="1DCE811C" w:rsidR="00847BD8" w:rsidRDefault="002944DD" w:rsidP="00847BD8">
      <w:pPr>
        <w:pStyle w:val="aff3"/>
        <w:numPr>
          <w:ilvl w:val="0"/>
          <w:numId w:val="48"/>
        </w:numPr>
        <w:spacing w:before="120" w:after="120"/>
        <w:ind w:leftChars="0"/>
      </w:pPr>
      <w:r>
        <w:t>If the actual EIS of certain DUT is -82.15dBm, the maximum measured EIS would be -82.15dBm + MTSU</w:t>
      </w:r>
      <w:r w:rsidR="00847BD8">
        <w:t xml:space="preserve"> = -82.15dBm + </w:t>
      </w:r>
      <w:r>
        <w:t xml:space="preserve">5.19dB = -76.96dBm. The DUT could pass the EIS test case. </w:t>
      </w:r>
    </w:p>
    <w:p w14:paraId="382AE618" w14:textId="03BEC3CA" w:rsidR="007043F9" w:rsidRDefault="002944DD" w:rsidP="00847BD8">
      <w:pPr>
        <w:pStyle w:val="aff3"/>
        <w:numPr>
          <w:ilvl w:val="0"/>
          <w:numId w:val="48"/>
        </w:numPr>
        <w:spacing w:before="120" w:after="120"/>
        <w:ind w:leftChars="0"/>
      </w:pPr>
      <w:r>
        <w:t xml:space="preserve">When we test the same DUT under ETC, the maximum measured EIS would be -82.15dBm + MTSU </w:t>
      </w:r>
      <w:r w:rsidR="00847BD8">
        <w:t>= -82.15dBm +</w:t>
      </w:r>
      <w:r>
        <w:t>5.45dB = -76.7dBm &gt; -76.96dBm. The DUT would be failed due to</w:t>
      </w:r>
      <w:r w:rsidR="00847BD8">
        <w:t xml:space="preserve"> the larger MTSU in ETC condition</w:t>
      </w:r>
      <w:r>
        <w:t>.</w:t>
      </w:r>
    </w:p>
    <w:p w14:paraId="5A3BDFF1" w14:textId="74C77EDB" w:rsidR="00847BD8" w:rsidRDefault="00847BD8" w:rsidP="00C0369D">
      <w:pPr>
        <w:spacing w:before="120" w:after="120"/>
      </w:pPr>
      <w:r>
        <w:t xml:space="preserve">Since the DUT is good enough to pass the test under NTC, it’s reasonable to pass the same DUT under ETC. </w:t>
      </w:r>
      <w:r w:rsidR="00B2748E">
        <w:t xml:space="preserve">The test limit needs to be adapted taking the MTSU difference between NTC and ETC into consideration. If the </w:t>
      </w:r>
      <w:r>
        <w:t xml:space="preserve">TT under ETC condition is </w:t>
      </w:r>
      <w:r w:rsidR="00B2748E">
        <w:t>specified as</w:t>
      </w:r>
      <w:r>
        <w:t xml:space="preserve"> TT</w:t>
      </w:r>
      <w:r w:rsidRPr="00847BD8">
        <w:rPr>
          <w:vertAlign w:val="subscript"/>
        </w:rPr>
        <w:t>ETC</w:t>
      </w:r>
      <w:r>
        <w:t xml:space="preserve"> = TT</w:t>
      </w:r>
      <w:r w:rsidRPr="00847BD8">
        <w:rPr>
          <w:vertAlign w:val="subscript"/>
        </w:rPr>
        <w:t>NTC</w:t>
      </w:r>
      <w:r>
        <w:t xml:space="preserve"> + (MTSU</w:t>
      </w:r>
      <w:r w:rsidRPr="00847BD8">
        <w:rPr>
          <w:vertAlign w:val="subscript"/>
        </w:rPr>
        <w:t>ETC</w:t>
      </w:r>
      <w:r>
        <w:t xml:space="preserve"> – MTSU</w:t>
      </w:r>
      <w:r w:rsidRPr="00847BD8">
        <w:rPr>
          <w:vertAlign w:val="subscript"/>
        </w:rPr>
        <w:t>NTC</w:t>
      </w:r>
      <w:r>
        <w:t>)</w:t>
      </w:r>
      <w:r w:rsidR="00B2748E">
        <w:t>, the same DUT could be passed with actual EIS performance unchanged.</w:t>
      </w:r>
    </w:p>
    <w:p w14:paraId="245A9F41" w14:textId="32BA795F" w:rsidR="00B2748E" w:rsidRDefault="002215F9" w:rsidP="00C0369D">
      <w:pPr>
        <w:spacing w:before="120" w:after="120"/>
      </w:pPr>
      <w:r>
        <w:t>It should be highlighted that t</w:t>
      </w:r>
      <w:r w:rsidR="00B2748E">
        <w:t xml:space="preserve">he MTSU and TT under normal condition </w:t>
      </w:r>
      <w:r w:rsidR="00E021B5">
        <w:t>is</w:t>
      </w:r>
      <w:r w:rsidR="00B2748E">
        <w:t xml:space="preserve"> not changed, so there is no risk of bad UE being released into the market.</w:t>
      </w:r>
    </w:p>
    <w:p w14:paraId="3FFC18CD" w14:textId="5F09D8B3" w:rsidR="00024ED6" w:rsidRDefault="001B590D" w:rsidP="00C0369D">
      <w:pPr>
        <w:spacing w:before="120" w:after="120"/>
      </w:pPr>
      <w:r>
        <w:rPr>
          <w:noProof/>
          <w:lang w:val="en-US"/>
        </w:rPr>
        <w:lastRenderedPageBreak/>
        <w:drawing>
          <wp:inline distT="0" distB="0" distL="0" distR="0" wp14:anchorId="17CB3EF2" wp14:editId="266A5E39">
            <wp:extent cx="6122035" cy="28301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830195"/>
                    </a:xfrm>
                    <a:prstGeom prst="rect">
                      <a:avLst/>
                    </a:prstGeom>
                  </pic:spPr>
                </pic:pic>
              </a:graphicData>
            </a:graphic>
          </wp:inline>
        </w:drawing>
      </w:r>
    </w:p>
    <w:p w14:paraId="455053D4" w14:textId="13494D5E" w:rsidR="00024ED6" w:rsidRDefault="00B2748E" w:rsidP="00C0369D">
      <w:pPr>
        <w:spacing w:before="120" w:after="120"/>
      </w:pPr>
      <w:r>
        <w:t xml:space="preserve">Based on above discussion, the proposal is as below: </w:t>
      </w:r>
    </w:p>
    <w:p w14:paraId="2C0518D3" w14:textId="5A80AA59" w:rsidR="00B2748E" w:rsidRDefault="00B2748E" w:rsidP="00B2748E">
      <w:pPr>
        <w:spacing w:before="120" w:after="120"/>
      </w:pPr>
      <w:r w:rsidRPr="00847BD8">
        <w:rPr>
          <w:b/>
        </w:rPr>
        <w:t>Proposal 1</w:t>
      </w:r>
      <w:r>
        <w:t>: The TT for MOP EIRP and EIS under ETC condition is specified as below table.</w:t>
      </w:r>
    </w:p>
    <w:tbl>
      <w:tblPr>
        <w:tblStyle w:val="af8"/>
        <w:tblW w:w="0" w:type="auto"/>
        <w:jc w:val="center"/>
        <w:tblLook w:val="04A0" w:firstRow="1" w:lastRow="0" w:firstColumn="1" w:lastColumn="0" w:noHBand="0" w:noVBand="1"/>
      </w:tblPr>
      <w:tblGrid>
        <w:gridCol w:w="931"/>
        <w:gridCol w:w="1621"/>
        <w:gridCol w:w="2317"/>
        <w:gridCol w:w="1621"/>
        <w:gridCol w:w="3141"/>
      </w:tblGrid>
      <w:tr w:rsidR="00B2748E" w14:paraId="31E19CF3" w14:textId="77777777" w:rsidTr="00C168A3">
        <w:trPr>
          <w:jc w:val="center"/>
        </w:trPr>
        <w:tc>
          <w:tcPr>
            <w:tcW w:w="0" w:type="auto"/>
          </w:tcPr>
          <w:p w14:paraId="5A961105" w14:textId="77777777" w:rsidR="00B2748E" w:rsidRDefault="00B2748E" w:rsidP="00C168A3">
            <w:pPr>
              <w:pStyle w:val="TAH"/>
            </w:pPr>
            <w:r>
              <w:rPr>
                <w:rFonts w:hint="eastAsia"/>
              </w:rPr>
              <w:t>T</w:t>
            </w:r>
            <w:r>
              <w:t>est case</w:t>
            </w:r>
          </w:p>
        </w:tc>
        <w:tc>
          <w:tcPr>
            <w:tcW w:w="0" w:type="auto"/>
          </w:tcPr>
          <w:p w14:paraId="4A17D9C3" w14:textId="77777777" w:rsidR="00B2748E" w:rsidRPr="00D61682" w:rsidRDefault="00B2748E" w:rsidP="00C168A3">
            <w:pPr>
              <w:pStyle w:val="TAH"/>
            </w:pPr>
            <w:r>
              <w:rPr>
                <w:rFonts w:hint="eastAsia"/>
              </w:rPr>
              <w:t>M</w:t>
            </w:r>
            <w:r>
              <w:t>U for NTC</w:t>
            </w:r>
          </w:p>
        </w:tc>
        <w:tc>
          <w:tcPr>
            <w:tcW w:w="0" w:type="auto"/>
          </w:tcPr>
          <w:p w14:paraId="1009EBBA" w14:textId="77777777" w:rsidR="00B2748E" w:rsidRDefault="00B2748E" w:rsidP="00C168A3">
            <w:pPr>
              <w:pStyle w:val="TAH"/>
            </w:pPr>
            <w:r>
              <w:rPr>
                <w:rFonts w:hint="eastAsia"/>
              </w:rPr>
              <w:t>T</w:t>
            </w:r>
            <w:r>
              <w:t>T for NTC</w:t>
            </w:r>
          </w:p>
        </w:tc>
        <w:tc>
          <w:tcPr>
            <w:tcW w:w="0" w:type="auto"/>
          </w:tcPr>
          <w:p w14:paraId="67A508E6" w14:textId="77777777" w:rsidR="00B2748E" w:rsidRPr="00D61682" w:rsidRDefault="00B2748E" w:rsidP="00C168A3">
            <w:pPr>
              <w:pStyle w:val="TAH"/>
            </w:pPr>
            <w:r>
              <w:rPr>
                <w:rFonts w:hint="eastAsia"/>
              </w:rPr>
              <w:t>M</w:t>
            </w:r>
            <w:r>
              <w:t>U for ETC</w:t>
            </w:r>
          </w:p>
        </w:tc>
        <w:tc>
          <w:tcPr>
            <w:tcW w:w="0" w:type="auto"/>
          </w:tcPr>
          <w:p w14:paraId="41534096" w14:textId="77777777" w:rsidR="00B2748E" w:rsidRDefault="00B2748E" w:rsidP="00C168A3">
            <w:pPr>
              <w:pStyle w:val="TAH"/>
            </w:pPr>
            <w:r w:rsidRPr="00B2748E">
              <w:rPr>
                <w:rFonts w:hint="eastAsia"/>
                <w:color w:val="0000FF"/>
              </w:rPr>
              <w:t>T</w:t>
            </w:r>
            <w:r w:rsidRPr="00B2748E">
              <w:rPr>
                <w:color w:val="0000FF"/>
              </w:rPr>
              <w:t>T for ETC</w:t>
            </w:r>
          </w:p>
        </w:tc>
      </w:tr>
      <w:tr w:rsidR="00B2748E" w14:paraId="0C3FC106" w14:textId="77777777" w:rsidTr="00C168A3">
        <w:trPr>
          <w:jc w:val="center"/>
        </w:trPr>
        <w:tc>
          <w:tcPr>
            <w:tcW w:w="0" w:type="auto"/>
          </w:tcPr>
          <w:p w14:paraId="374EE3AE" w14:textId="77777777" w:rsidR="00B2748E" w:rsidRPr="00D61682" w:rsidRDefault="00B2748E" w:rsidP="00C168A3">
            <w:pPr>
              <w:pStyle w:val="TAL"/>
            </w:pPr>
            <w:r>
              <w:t xml:space="preserve">MOP </w:t>
            </w:r>
            <w:r>
              <w:rPr>
                <w:rFonts w:hint="eastAsia"/>
              </w:rPr>
              <w:t>E</w:t>
            </w:r>
            <w:r>
              <w:t>IRP</w:t>
            </w:r>
          </w:p>
        </w:tc>
        <w:tc>
          <w:tcPr>
            <w:tcW w:w="0" w:type="auto"/>
          </w:tcPr>
          <w:p w14:paraId="68815609" w14:textId="77777777" w:rsidR="00B2748E" w:rsidRDefault="00B2748E" w:rsidP="00C168A3">
            <w:pPr>
              <w:pStyle w:val="TAL"/>
            </w:pPr>
            <w:r>
              <w:t>PC3:</w:t>
            </w:r>
          </w:p>
          <w:p w14:paraId="44CE9094" w14:textId="77777777" w:rsidR="00B2748E" w:rsidRDefault="00B2748E" w:rsidP="00C168A3">
            <w:pPr>
              <w:pStyle w:val="TAL"/>
            </w:pPr>
            <w:r>
              <w:rPr>
                <w:rFonts w:hint="eastAsia"/>
              </w:rPr>
              <w:t>4</w:t>
            </w:r>
            <w:r>
              <w:t>.89 for FR2a</w:t>
            </w:r>
          </w:p>
          <w:p w14:paraId="438D5A87" w14:textId="77777777" w:rsidR="00B2748E" w:rsidRPr="00D61682" w:rsidRDefault="00B2748E" w:rsidP="00C168A3">
            <w:pPr>
              <w:pStyle w:val="TAL"/>
            </w:pPr>
            <w:r>
              <w:t>5.09 for FR2b</w:t>
            </w:r>
          </w:p>
        </w:tc>
        <w:tc>
          <w:tcPr>
            <w:tcW w:w="0" w:type="auto"/>
          </w:tcPr>
          <w:p w14:paraId="20D6C1F0" w14:textId="77777777" w:rsidR="00B2748E" w:rsidRDefault="00B2748E" w:rsidP="00C168A3">
            <w:pPr>
              <w:pStyle w:val="TAL"/>
            </w:pPr>
            <w:r>
              <w:t>PC3:</w:t>
            </w:r>
          </w:p>
          <w:p w14:paraId="69DAE64F" w14:textId="77777777" w:rsidR="00B2748E" w:rsidRDefault="00B2748E" w:rsidP="00C168A3">
            <w:pPr>
              <w:pStyle w:val="TAL"/>
            </w:pPr>
            <w:r>
              <w:t>2.87dB for FR2a (0.6 x (MTSU-0.1) )</w:t>
            </w:r>
          </w:p>
          <w:p w14:paraId="0DC2418A" w14:textId="77777777" w:rsidR="00B2748E" w:rsidRDefault="00B2748E" w:rsidP="00C168A3">
            <w:pPr>
              <w:pStyle w:val="TAL"/>
            </w:pPr>
            <w:r>
              <w:t>2.87dB for FR2b (0.6 x (MTSU-0.3) )</w:t>
            </w:r>
          </w:p>
        </w:tc>
        <w:tc>
          <w:tcPr>
            <w:tcW w:w="0" w:type="auto"/>
          </w:tcPr>
          <w:p w14:paraId="705900A1" w14:textId="77777777" w:rsidR="00B2748E" w:rsidRDefault="00B2748E" w:rsidP="00C168A3">
            <w:pPr>
              <w:pStyle w:val="TAL"/>
            </w:pPr>
            <w:r>
              <w:rPr>
                <w:rFonts w:hint="eastAsia"/>
              </w:rPr>
              <w:t>P</w:t>
            </w:r>
            <w:r>
              <w:t>C3:</w:t>
            </w:r>
          </w:p>
          <w:p w14:paraId="217A14DB" w14:textId="77777777" w:rsidR="00B2748E" w:rsidRDefault="00B2748E" w:rsidP="00C168A3">
            <w:pPr>
              <w:pStyle w:val="TAL"/>
            </w:pPr>
            <w:r>
              <w:t>5.17 for FR2a</w:t>
            </w:r>
          </w:p>
          <w:p w14:paraId="637ECC7B" w14:textId="77777777" w:rsidR="00B2748E" w:rsidRPr="00D61682" w:rsidRDefault="00B2748E" w:rsidP="00C168A3">
            <w:pPr>
              <w:pStyle w:val="TAL"/>
            </w:pPr>
            <w:r>
              <w:t>5.37 for FR2b</w:t>
            </w:r>
          </w:p>
        </w:tc>
        <w:tc>
          <w:tcPr>
            <w:tcW w:w="0" w:type="auto"/>
          </w:tcPr>
          <w:p w14:paraId="127769FF" w14:textId="77777777" w:rsidR="00B2748E" w:rsidRPr="00B2748E" w:rsidRDefault="00B2748E" w:rsidP="00C168A3">
            <w:pPr>
              <w:pStyle w:val="TAL"/>
              <w:rPr>
                <w:color w:val="0000FF"/>
              </w:rPr>
            </w:pPr>
            <w:r w:rsidRPr="00B2748E">
              <w:rPr>
                <w:color w:val="0000FF"/>
              </w:rPr>
              <w:t>PC3:</w:t>
            </w:r>
          </w:p>
          <w:p w14:paraId="0A2A10EA" w14:textId="77777777" w:rsidR="00B2748E" w:rsidRPr="00B2748E" w:rsidRDefault="00B2748E" w:rsidP="00C168A3">
            <w:pPr>
              <w:pStyle w:val="TAL"/>
              <w:rPr>
                <w:color w:val="0000FF"/>
              </w:rPr>
            </w:pPr>
            <w:r w:rsidRPr="00B2748E">
              <w:rPr>
                <w:color w:val="0000FF"/>
              </w:rPr>
              <w:t>3.15dB for FR2a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 )</w:t>
            </w:r>
          </w:p>
          <w:p w14:paraId="0AD79A1B" w14:textId="77777777" w:rsidR="00B2748E" w:rsidRPr="00B2748E" w:rsidRDefault="00B2748E" w:rsidP="00C168A3">
            <w:pPr>
              <w:pStyle w:val="TAL"/>
              <w:rPr>
                <w:color w:val="0000FF"/>
              </w:rPr>
            </w:pPr>
            <w:r w:rsidRPr="00B2748E">
              <w:rPr>
                <w:color w:val="0000FF"/>
              </w:rPr>
              <w:t>3.15dB for FR2b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 )</w:t>
            </w:r>
          </w:p>
        </w:tc>
      </w:tr>
      <w:tr w:rsidR="00B2748E" w14:paraId="72852FF0" w14:textId="77777777" w:rsidTr="00C168A3">
        <w:trPr>
          <w:jc w:val="center"/>
        </w:trPr>
        <w:tc>
          <w:tcPr>
            <w:tcW w:w="0" w:type="auto"/>
          </w:tcPr>
          <w:p w14:paraId="04DCB409" w14:textId="77777777" w:rsidR="00B2748E" w:rsidRPr="00D61682" w:rsidRDefault="00B2748E" w:rsidP="00C168A3">
            <w:pPr>
              <w:pStyle w:val="TAL"/>
            </w:pPr>
            <w:r>
              <w:rPr>
                <w:rFonts w:hint="eastAsia"/>
              </w:rPr>
              <w:t>E</w:t>
            </w:r>
            <w:r>
              <w:t>IS</w:t>
            </w:r>
          </w:p>
        </w:tc>
        <w:tc>
          <w:tcPr>
            <w:tcW w:w="0" w:type="auto"/>
          </w:tcPr>
          <w:p w14:paraId="21F3813B" w14:textId="77777777" w:rsidR="00B2748E" w:rsidRDefault="00B2748E" w:rsidP="00C168A3">
            <w:pPr>
              <w:pStyle w:val="TAL"/>
            </w:pPr>
            <w:r>
              <w:t>PC3:</w:t>
            </w:r>
          </w:p>
          <w:p w14:paraId="15B1849C" w14:textId="77777777" w:rsidR="00B2748E" w:rsidRDefault="00B2748E" w:rsidP="00C168A3">
            <w:pPr>
              <w:pStyle w:val="TAL"/>
              <w:rPr>
                <w:rFonts w:eastAsiaTheme="minorEastAsia"/>
              </w:rPr>
            </w:pPr>
            <w:r>
              <w:t>5.19 for FR2a and FR2b</w:t>
            </w:r>
          </w:p>
        </w:tc>
        <w:tc>
          <w:tcPr>
            <w:tcW w:w="0" w:type="auto"/>
          </w:tcPr>
          <w:p w14:paraId="563915C9" w14:textId="77777777" w:rsidR="00B2748E" w:rsidRDefault="00B2748E" w:rsidP="00C168A3">
            <w:pPr>
              <w:pStyle w:val="TAL"/>
            </w:pPr>
            <w:r>
              <w:t>PC3:</w:t>
            </w:r>
          </w:p>
          <w:p w14:paraId="670593F0" w14:textId="77777777" w:rsidR="00B2748E" w:rsidRDefault="00B2748E" w:rsidP="00C168A3">
            <w:pPr>
              <w:pStyle w:val="TAL"/>
            </w:pPr>
            <w:r>
              <w:t>2.34dB (0.45 x MTSU)</w:t>
            </w:r>
          </w:p>
        </w:tc>
        <w:tc>
          <w:tcPr>
            <w:tcW w:w="0" w:type="auto"/>
          </w:tcPr>
          <w:p w14:paraId="5C0948CF" w14:textId="77777777" w:rsidR="00B2748E" w:rsidRDefault="00B2748E" w:rsidP="00C168A3">
            <w:pPr>
              <w:pStyle w:val="TAL"/>
            </w:pPr>
            <w:r>
              <w:rPr>
                <w:rFonts w:hint="eastAsia"/>
              </w:rPr>
              <w:t>P</w:t>
            </w:r>
            <w:r>
              <w:t>C3</w:t>
            </w:r>
            <w:r>
              <w:rPr>
                <w:rFonts w:hint="eastAsia"/>
              </w:rPr>
              <w:t>:</w:t>
            </w:r>
          </w:p>
          <w:p w14:paraId="6B3B193E" w14:textId="77777777" w:rsidR="00B2748E" w:rsidRPr="00D61682" w:rsidRDefault="00B2748E" w:rsidP="00C168A3">
            <w:pPr>
              <w:pStyle w:val="TAL"/>
            </w:pPr>
            <w:r>
              <w:t>5.45 for FR2a and FR2b</w:t>
            </w:r>
          </w:p>
        </w:tc>
        <w:tc>
          <w:tcPr>
            <w:tcW w:w="0" w:type="auto"/>
          </w:tcPr>
          <w:p w14:paraId="55445CE1" w14:textId="77777777" w:rsidR="00B2748E" w:rsidRPr="00B2748E" w:rsidRDefault="00B2748E" w:rsidP="00C168A3">
            <w:pPr>
              <w:pStyle w:val="TAL"/>
              <w:rPr>
                <w:color w:val="0000FF"/>
              </w:rPr>
            </w:pPr>
            <w:r w:rsidRPr="00B2748E">
              <w:rPr>
                <w:color w:val="0000FF"/>
              </w:rPr>
              <w:t>PC3:</w:t>
            </w:r>
          </w:p>
          <w:p w14:paraId="3AABF93B" w14:textId="77777777" w:rsidR="00B2748E" w:rsidRPr="00B2748E" w:rsidRDefault="00B2748E" w:rsidP="00C168A3">
            <w:pPr>
              <w:pStyle w:val="TAL"/>
              <w:rPr>
                <w:color w:val="0000FF"/>
              </w:rPr>
            </w:pPr>
            <w:r w:rsidRPr="00B2748E">
              <w:rPr>
                <w:color w:val="0000FF"/>
              </w:rPr>
              <w:t>2.60dB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w:t>
            </w:r>
          </w:p>
        </w:tc>
      </w:tr>
    </w:tbl>
    <w:p w14:paraId="7BB49F59" w14:textId="77777777" w:rsidR="00216066" w:rsidRPr="005D6C19" w:rsidRDefault="00ED0178" w:rsidP="00216066">
      <w:pPr>
        <w:spacing w:before="120" w:after="120"/>
        <w:rPr>
          <w:rFonts w:eastAsiaTheme="minorEastAsia"/>
        </w:rPr>
      </w:pPr>
      <w:r>
        <w:pict w14:anchorId="60E250E5">
          <v:rect id="_x0000_i1026" style="width:482.05pt;height:1pt" o:hralign="center" o:hrstd="t" o:hrnoshade="t" o:hr="t" fillcolor="#0d0d0d" stroked="f">
            <v:textbox inset="5.85pt,.7pt,5.85pt,.7pt"/>
          </v:rect>
        </w:pict>
      </w:r>
    </w:p>
    <w:p w14:paraId="5B52211A" w14:textId="77777777" w:rsidR="00216066" w:rsidRPr="00A46E23" w:rsidRDefault="00493120"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216066" w:rsidRPr="00A46E23">
        <w:rPr>
          <w:b/>
          <w:noProof w:val="0"/>
        </w:rPr>
        <w:t>.</w:t>
      </w:r>
      <w:r w:rsidR="00216066" w:rsidRPr="00A46E23">
        <w:rPr>
          <w:b/>
          <w:noProof w:val="0"/>
        </w:rPr>
        <w:tab/>
      </w:r>
      <w:r w:rsidR="00216066" w:rsidRPr="00A46E23">
        <w:rPr>
          <w:rFonts w:hint="eastAsia"/>
          <w:b/>
          <w:noProof w:val="0"/>
          <w:lang w:eastAsia="ja-JP"/>
        </w:rPr>
        <w:t>Conclusion</w:t>
      </w:r>
    </w:p>
    <w:p w14:paraId="78CCC160" w14:textId="1B31FEC4" w:rsidR="007A53F6" w:rsidRDefault="00171821" w:rsidP="007A53F6">
      <w:pPr>
        <w:spacing w:before="120" w:after="120"/>
      </w:pPr>
      <w:r>
        <w:t xml:space="preserve">Please </w:t>
      </w:r>
      <w:r w:rsidR="007A53F6">
        <w:t>RAN5</w:t>
      </w:r>
      <w:r w:rsidR="007121B9">
        <w:t xml:space="preserve"> discuss and</w:t>
      </w:r>
      <w:r w:rsidR="007A53F6">
        <w:t xml:space="preserve"> endorse </w:t>
      </w:r>
      <w:r w:rsidR="002557CB">
        <w:t>the proposal:</w:t>
      </w:r>
    </w:p>
    <w:p w14:paraId="44CFC05B" w14:textId="77777777" w:rsidR="002557CB" w:rsidRDefault="002557CB" w:rsidP="002557CB">
      <w:pPr>
        <w:spacing w:before="120" w:after="120"/>
      </w:pPr>
      <w:r w:rsidRPr="002557CB">
        <w:rPr>
          <w:b/>
        </w:rPr>
        <w:t>Proposal 1</w:t>
      </w:r>
      <w:r>
        <w:t>: The TT for MOP EIRP and EIS under ETC condition is specified as below table.</w:t>
      </w:r>
    </w:p>
    <w:tbl>
      <w:tblPr>
        <w:tblStyle w:val="af8"/>
        <w:tblW w:w="0" w:type="auto"/>
        <w:jc w:val="center"/>
        <w:tblLook w:val="04A0" w:firstRow="1" w:lastRow="0" w:firstColumn="1" w:lastColumn="0" w:noHBand="0" w:noVBand="1"/>
      </w:tblPr>
      <w:tblGrid>
        <w:gridCol w:w="931"/>
        <w:gridCol w:w="1621"/>
        <w:gridCol w:w="2317"/>
        <w:gridCol w:w="1621"/>
        <w:gridCol w:w="3141"/>
      </w:tblGrid>
      <w:tr w:rsidR="002557CB" w14:paraId="0290E9BD" w14:textId="77777777" w:rsidTr="00C168A3">
        <w:trPr>
          <w:jc w:val="center"/>
        </w:trPr>
        <w:tc>
          <w:tcPr>
            <w:tcW w:w="0" w:type="auto"/>
          </w:tcPr>
          <w:p w14:paraId="711343CA" w14:textId="77777777" w:rsidR="002557CB" w:rsidRDefault="002557CB" w:rsidP="00C168A3">
            <w:pPr>
              <w:pStyle w:val="TAH"/>
            </w:pPr>
            <w:r>
              <w:rPr>
                <w:rFonts w:hint="eastAsia"/>
              </w:rPr>
              <w:t>T</w:t>
            </w:r>
            <w:r>
              <w:t>est case</w:t>
            </w:r>
          </w:p>
        </w:tc>
        <w:tc>
          <w:tcPr>
            <w:tcW w:w="0" w:type="auto"/>
          </w:tcPr>
          <w:p w14:paraId="0B1C8955" w14:textId="77777777" w:rsidR="002557CB" w:rsidRPr="00D61682" w:rsidRDefault="002557CB" w:rsidP="00C168A3">
            <w:pPr>
              <w:pStyle w:val="TAH"/>
            </w:pPr>
            <w:r>
              <w:rPr>
                <w:rFonts w:hint="eastAsia"/>
              </w:rPr>
              <w:t>M</w:t>
            </w:r>
            <w:r>
              <w:t>U for NTC</w:t>
            </w:r>
          </w:p>
        </w:tc>
        <w:tc>
          <w:tcPr>
            <w:tcW w:w="0" w:type="auto"/>
          </w:tcPr>
          <w:p w14:paraId="60CD398D" w14:textId="77777777" w:rsidR="002557CB" w:rsidRDefault="002557CB" w:rsidP="00C168A3">
            <w:pPr>
              <w:pStyle w:val="TAH"/>
            </w:pPr>
            <w:r>
              <w:rPr>
                <w:rFonts w:hint="eastAsia"/>
              </w:rPr>
              <w:t>T</w:t>
            </w:r>
            <w:r>
              <w:t>T for NTC</w:t>
            </w:r>
          </w:p>
        </w:tc>
        <w:tc>
          <w:tcPr>
            <w:tcW w:w="0" w:type="auto"/>
          </w:tcPr>
          <w:p w14:paraId="3C25AE7D" w14:textId="77777777" w:rsidR="002557CB" w:rsidRPr="00D61682" w:rsidRDefault="002557CB" w:rsidP="00C168A3">
            <w:pPr>
              <w:pStyle w:val="TAH"/>
            </w:pPr>
            <w:r>
              <w:rPr>
                <w:rFonts w:hint="eastAsia"/>
              </w:rPr>
              <w:t>M</w:t>
            </w:r>
            <w:r>
              <w:t>U for ETC</w:t>
            </w:r>
          </w:p>
        </w:tc>
        <w:tc>
          <w:tcPr>
            <w:tcW w:w="0" w:type="auto"/>
          </w:tcPr>
          <w:p w14:paraId="0CA3CA34" w14:textId="77777777" w:rsidR="002557CB" w:rsidRDefault="002557CB" w:rsidP="00C168A3">
            <w:pPr>
              <w:pStyle w:val="TAH"/>
            </w:pPr>
            <w:r w:rsidRPr="00B2748E">
              <w:rPr>
                <w:rFonts w:hint="eastAsia"/>
                <w:color w:val="0000FF"/>
              </w:rPr>
              <w:t>T</w:t>
            </w:r>
            <w:r w:rsidRPr="00B2748E">
              <w:rPr>
                <w:color w:val="0000FF"/>
              </w:rPr>
              <w:t>T for ETC</w:t>
            </w:r>
          </w:p>
        </w:tc>
      </w:tr>
      <w:tr w:rsidR="002557CB" w14:paraId="5FE17648" w14:textId="77777777" w:rsidTr="00C168A3">
        <w:trPr>
          <w:jc w:val="center"/>
        </w:trPr>
        <w:tc>
          <w:tcPr>
            <w:tcW w:w="0" w:type="auto"/>
          </w:tcPr>
          <w:p w14:paraId="0C6397A8" w14:textId="77777777" w:rsidR="002557CB" w:rsidRPr="00D61682" w:rsidRDefault="002557CB" w:rsidP="00C168A3">
            <w:pPr>
              <w:pStyle w:val="TAL"/>
            </w:pPr>
            <w:r>
              <w:t xml:space="preserve">MOP </w:t>
            </w:r>
            <w:r>
              <w:rPr>
                <w:rFonts w:hint="eastAsia"/>
              </w:rPr>
              <w:t>E</w:t>
            </w:r>
            <w:r>
              <w:t>IRP</w:t>
            </w:r>
          </w:p>
        </w:tc>
        <w:tc>
          <w:tcPr>
            <w:tcW w:w="0" w:type="auto"/>
          </w:tcPr>
          <w:p w14:paraId="63BDD103" w14:textId="77777777" w:rsidR="002557CB" w:rsidRDefault="002557CB" w:rsidP="00C168A3">
            <w:pPr>
              <w:pStyle w:val="TAL"/>
            </w:pPr>
            <w:r>
              <w:t>PC3:</w:t>
            </w:r>
          </w:p>
          <w:p w14:paraId="04084DC8" w14:textId="77777777" w:rsidR="002557CB" w:rsidRDefault="002557CB" w:rsidP="00C168A3">
            <w:pPr>
              <w:pStyle w:val="TAL"/>
            </w:pPr>
            <w:r>
              <w:rPr>
                <w:rFonts w:hint="eastAsia"/>
              </w:rPr>
              <w:t>4</w:t>
            </w:r>
            <w:r>
              <w:t>.89 for FR2a</w:t>
            </w:r>
          </w:p>
          <w:p w14:paraId="4D9C92D9" w14:textId="77777777" w:rsidR="002557CB" w:rsidRPr="00D61682" w:rsidRDefault="002557CB" w:rsidP="00C168A3">
            <w:pPr>
              <w:pStyle w:val="TAL"/>
            </w:pPr>
            <w:r>
              <w:t>5.09 for FR2b</w:t>
            </w:r>
          </w:p>
        </w:tc>
        <w:tc>
          <w:tcPr>
            <w:tcW w:w="0" w:type="auto"/>
          </w:tcPr>
          <w:p w14:paraId="0ABA7A95" w14:textId="77777777" w:rsidR="002557CB" w:rsidRDefault="002557CB" w:rsidP="00C168A3">
            <w:pPr>
              <w:pStyle w:val="TAL"/>
            </w:pPr>
            <w:r>
              <w:t>PC3:</w:t>
            </w:r>
          </w:p>
          <w:p w14:paraId="2EFD6140" w14:textId="77777777" w:rsidR="002557CB" w:rsidRDefault="002557CB" w:rsidP="00C168A3">
            <w:pPr>
              <w:pStyle w:val="TAL"/>
            </w:pPr>
            <w:r>
              <w:t>2.87dB for FR2a (0.6 x (MTSU-0.1) )</w:t>
            </w:r>
          </w:p>
          <w:p w14:paraId="498893CA" w14:textId="77777777" w:rsidR="002557CB" w:rsidRDefault="002557CB" w:rsidP="00C168A3">
            <w:pPr>
              <w:pStyle w:val="TAL"/>
            </w:pPr>
            <w:r>
              <w:t>2.87dB for FR2b (0.6 x (MTSU-0.3) )</w:t>
            </w:r>
          </w:p>
        </w:tc>
        <w:tc>
          <w:tcPr>
            <w:tcW w:w="0" w:type="auto"/>
          </w:tcPr>
          <w:p w14:paraId="179A876C" w14:textId="77777777" w:rsidR="002557CB" w:rsidRDefault="002557CB" w:rsidP="00C168A3">
            <w:pPr>
              <w:pStyle w:val="TAL"/>
            </w:pPr>
            <w:r>
              <w:rPr>
                <w:rFonts w:hint="eastAsia"/>
              </w:rPr>
              <w:t>P</w:t>
            </w:r>
            <w:r>
              <w:t>C3:</w:t>
            </w:r>
          </w:p>
          <w:p w14:paraId="1E4A0850" w14:textId="77777777" w:rsidR="002557CB" w:rsidRDefault="002557CB" w:rsidP="00C168A3">
            <w:pPr>
              <w:pStyle w:val="TAL"/>
            </w:pPr>
            <w:r>
              <w:t>5.17 for FR2a</w:t>
            </w:r>
          </w:p>
          <w:p w14:paraId="192DA2E2" w14:textId="77777777" w:rsidR="002557CB" w:rsidRPr="00D61682" w:rsidRDefault="002557CB" w:rsidP="00C168A3">
            <w:pPr>
              <w:pStyle w:val="TAL"/>
            </w:pPr>
            <w:r>
              <w:t>5.37 for FR2b</w:t>
            </w:r>
          </w:p>
        </w:tc>
        <w:tc>
          <w:tcPr>
            <w:tcW w:w="0" w:type="auto"/>
          </w:tcPr>
          <w:p w14:paraId="06CE65F6" w14:textId="77777777" w:rsidR="002557CB" w:rsidRPr="00B2748E" w:rsidRDefault="002557CB" w:rsidP="00C168A3">
            <w:pPr>
              <w:pStyle w:val="TAL"/>
              <w:rPr>
                <w:color w:val="0000FF"/>
              </w:rPr>
            </w:pPr>
            <w:r w:rsidRPr="00B2748E">
              <w:rPr>
                <w:color w:val="0000FF"/>
              </w:rPr>
              <w:t>PC3:</w:t>
            </w:r>
          </w:p>
          <w:p w14:paraId="372A4823" w14:textId="77777777" w:rsidR="002557CB" w:rsidRPr="00B2748E" w:rsidRDefault="002557CB" w:rsidP="00C168A3">
            <w:pPr>
              <w:pStyle w:val="TAL"/>
              <w:rPr>
                <w:color w:val="0000FF"/>
              </w:rPr>
            </w:pPr>
            <w:r w:rsidRPr="00B2748E">
              <w:rPr>
                <w:color w:val="0000FF"/>
              </w:rPr>
              <w:t>3.15dB for FR2a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 )</w:t>
            </w:r>
          </w:p>
          <w:p w14:paraId="6C1E4246" w14:textId="77777777" w:rsidR="002557CB" w:rsidRPr="00B2748E" w:rsidRDefault="002557CB" w:rsidP="00C168A3">
            <w:pPr>
              <w:pStyle w:val="TAL"/>
              <w:rPr>
                <w:color w:val="0000FF"/>
              </w:rPr>
            </w:pPr>
            <w:r w:rsidRPr="00B2748E">
              <w:rPr>
                <w:color w:val="0000FF"/>
              </w:rPr>
              <w:t>3.15dB for FR2b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 )</w:t>
            </w:r>
          </w:p>
        </w:tc>
      </w:tr>
      <w:tr w:rsidR="002557CB" w14:paraId="6D1BACA5" w14:textId="77777777" w:rsidTr="00C168A3">
        <w:trPr>
          <w:jc w:val="center"/>
        </w:trPr>
        <w:tc>
          <w:tcPr>
            <w:tcW w:w="0" w:type="auto"/>
          </w:tcPr>
          <w:p w14:paraId="678395ED" w14:textId="77777777" w:rsidR="002557CB" w:rsidRPr="00D61682" w:rsidRDefault="002557CB" w:rsidP="00C168A3">
            <w:pPr>
              <w:pStyle w:val="TAL"/>
            </w:pPr>
            <w:r>
              <w:rPr>
                <w:rFonts w:hint="eastAsia"/>
              </w:rPr>
              <w:t>E</w:t>
            </w:r>
            <w:r>
              <w:t>IS</w:t>
            </w:r>
          </w:p>
        </w:tc>
        <w:tc>
          <w:tcPr>
            <w:tcW w:w="0" w:type="auto"/>
          </w:tcPr>
          <w:p w14:paraId="3E1B82E9" w14:textId="77777777" w:rsidR="002557CB" w:rsidRDefault="002557CB" w:rsidP="00C168A3">
            <w:pPr>
              <w:pStyle w:val="TAL"/>
            </w:pPr>
            <w:r>
              <w:t>PC3:</w:t>
            </w:r>
          </w:p>
          <w:p w14:paraId="4079E801" w14:textId="77777777" w:rsidR="002557CB" w:rsidRDefault="002557CB" w:rsidP="00C168A3">
            <w:pPr>
              <w:pStyle w:val="TAL"/>
              <w:rPr>
                <w:rFonts w:eastAsiaTheme="minorEastAsia"/>
              </w:rPr>
            </w:pPr>
            <w:r>
              <w:t>5.19 for FR2a and FR2b</w:t>
            </w:r>
          </w:p>
        </w:tc>
        <w:tc>
          <w:tcPr>
            <w:tcW w:w="0" w:type="auto"/>
          </w:tcPr>
          <w:p w14:paraId="1FC65385" w14:textId="77777777" w:rsidR="002557CB" w:rsidRDefault="002557CB" w:rsidP="00C168A3">
            <w:pPr>
              <w:pStyle w:val="TAL"/>
            </w:pPr>
            <w:r>
              <w:t>PC3:</w:t>
            </w:r>
          </w:p>
          <w:p w14:paraId="167ED10A" w14:textId="77777777" w:rsidR="002557CB" w:rsidRDefault="002557CB" w:rsidP="00C168A3">
            <w:pPr>
              <w:pStyle w:val="TAL"/>
            </w:pPr>
            <w:r>
              <w:t>2.34dB (0.45 x MTSU)</w:t>
            </w:r>
          </w:p>
        </w:tc>
        <w:tc>
          <w:tcPr>
            <w:tcW w:w="0" w:type="auto"/>
          </w:tcPr>
          <w:p w14:paraId="1A261732" w14:textId="77777777" w:rsidR="002557CB" w:rsidRDefault="002557CB" w:rsidP="00C168A3">
            <w:pPr>
              <w:pStyle w:val="TAL"/>
            </w:pPr>
            <w:r>
              <w:rPr>
                <w:rFonts w:hint="eastAsia"/>
              </w:rPr>
              <w:t>P</w:t>
            </w:r>
            <w:r>
              <w:t>C3</w:t>
            </w:r>
            <w:r>
              <w:rPr>
                <w:rFonts w:hint="eastAsia"/>
              </w:rPr>
              <w:t>:</w:t>
            </w:r>
          </w:p>
          <w:p w14:paraId="4254933C" w14:textId="77777777" w:rsidR="002557CB" w:rsidRPr="00D61682" w:rsidRDefault="002557CB" w:rsidP="00C168A3">
            <w:pPr>
              <w:pStyle w:val="TAL"/>
            </w:pPr>
            <w:r>
              <w:t>5.45 for FR2a and FR2b</w:t>
            </w:r>
          </w:p>
        </w:tc>
        <w:tc>
          <w:tcPr>
            <w:tcW w:w="0" w:type="auto"/>
          </w:tcPr>
          <w:p w14:paraId="41A135DF" w14:textId="77777777" w:rsidR="002557CB" w:rsidRPr="00B2748E" w:rsidRDefault="002557CB" w:rsidP="00C168A3">
            <w:pPr>
              <w:pStyle w:val="TAL"/>
              <w:rPr>
                <w:color w:val="0000FF"/>
              </w:rPr>
            </w:pPr>
            <w:r w:rsidRPr="00B2748E">
              <w:rPr>
                <w:color w:val="0000FF"/>
              </w:rPr>
              <w:t>PC3:</w:t>
            </w:r>
          </w:p>
          <w:p w14:paraId="609C7404" w14:textId="77777777" w:rsidR="002557CB" w:rsidRPr="00B2748E" w:rsidRDefault="002557CB" w:rsidP="00C168A3">
            <w:pPr>
              <w:pStyle w:val="TAL"/>
              <w:rPr>
                <w:color w:val="0000FF"/>
              </w:rPr>
            </w:pPr>
            <w:r w:rsidRPr="00B2748E">
              <w:rPr>
                <w:color w:val="0000FF"/>
              </w:rPr>
              <w:t>2.60dB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w:t>
            </w:r>
          </w:p>
        </w:tc>
      </w:tr>
    </w:tbl>
    <w:p w14:paraId="21BBFE8F" w14:textId="77777777" w:rsidR="00216066" w:rsidRPr="00A46E23" w:rsidRDefault="00ED0178" w:rsidP="007A53F6">
      <w:pPr>
        <w:spacing w:before="120" w:after="120"/>
      </w:pPr>
      <w:r>
        <w:pict w14:anchorId="6546467E">
          <v:rect id="_x0000_i1027" style="width:482.05pt;height:1pt" o:hralign="center" o:hrstd="t" o:hrnoshade="t" o:hr="t" fillcolor="#0d0d0d" stroked="f">
            <v:textbox inset="5.85pt,.7pt,5.85pt,.7pt"/>
          </v:rect>
        </w:pict>
      </w:r>
    </w:p>
    <w:p w14:paraId="44216E2B" w14:textId="77777777" w:rsidR="00216066" w:rsidRPr="00A46E23" w:rsidRDefault="0049312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References</w:t>
      </w:r>
    </w:p>
    <w:p w14:paraId="518C46A1" w14:textId="18E1696E" w:rsidR="00D175E0" w:rsidRDefault="00D175E0" w:rsidP="00703439">
      <w:pPr>
        <w:spacing w:before="120" w:after="120"/>
        <w:rPr>
          <w:rFonts w:eastAsiaTheme="minorEastAsia"/>
        </w:rPr>
      </w:pPr>
      <w:r w:rsidRPr="00A46E23">
        <w:rPr>
          <w:rFonts w:eastAsiaTheme="minorEastAsia" w:hint="eastAsia"/>
        </w:rPr>
        <w:t>[1</w:t>
      </w:r>
      <w:r w:rsidR="00706BEB" w:rsidRPr="00A46E23">
        <w:rPr>
          <w:rFonts w:eastAsiaTheme="minorEastAsia" w:hint="eastAsia"/>
        </w:rPr>
        <w:t>]</w:t>
      </w:r>
      <w:r w:rsidR="00706BEB" w:rsidRPr="00A46E23">
        <w:t xml:space="preserve"> </w:t>
      </w:r>
      <w:r w:rsidR="004121A8" w:rsidRPr="004121A8">
        <w:rPr>
          <w:rFonts w:eastAsiaTheme="minorEastAsia"/>
        </w:rPr>
        <w:t>R5-210733</w:t>
      </w:r>
      <w:r w:rsidR="00706BEB" w:rsidRPr="00A46E23">
        <w:rPr>
          <w:rFonts w:eastAsiaTheme="minorEastAsia" w:hint="eastAsia"/>
        </w:rPr>
        <w:t xml:space="preserve">, </w:t>
      </w:r>
      <w:r w:rsidR="00706BEB" w:rsidRPr="00A46E23">
        <w:rPr>
          <w:rFonts w:eastAsiaTheme="minorEastAsia"/>
        </w:rPr>
        <w:t>“</w:t>
      </w:r>
      <w:r w:rsidR="004121A8" w:rsidRPr="004121A8">
        <w:rPr>
          <w:rFonts w:eastAsiaTheme="minorEastAsia"/>
        </w:rPr>
        <w:t>Discussion on FR2 TT calculation in special scenarios</w:t>
      </w:r>
      <w:r w:rsidR="00706BEB" w:rsidRPr="00A46E23">
        <w:rPr>
          <w:rFonts w:eastAsiaTheme="minorEastAsia"/>
        </w:rPr>
        <w:t>”</w:t>
      </w:r>
      <w:r w:rsidR="00706BEB" w:rsidRPr="00A46E23">
        <w:rPr>
          <w:rFonts w:eastAsiaTheme="minorEastAsia" w:hint="eastAsia"/>
        </w:rPr>
        <w:t xml:space="preserve">, </w:t>
      </w:r>
      <w:r w:rsidR="004121A8">
        <w:rPr>
          <w:rFonts w:eastAsiaTheme="minorEastAsia"/>
        </w:rPr>
        <w:t>Huawei, HiSilicon, Vivo,</w:t>
      </w:r>
      <w:r w:rsidR="00706BEB" w:rsidRPr="00A46E23">
        <w:rPr>
          <w:rFonts w:eastAsiaTheme="minorEastAsia" w:hint="eastAsia"/>
        </w:rPr>
        <w:t xml:space="preserve"> RAN5 </w:t>
      </w:r>
      <w:r w:rsidR="00703439">
        <w:rPr>
          <w:rFonts w:eastAsiaTheme="minorEastAsia"/>
        </w:rPr>
        <w:t>#81</w:t>
      </w:r>
    </w:p>
    <w:p w14:paraId="0D7E749E" w14:textId="77777777" w:rsidR="007500D9" w:rsidRPr="007500D9" w:rsidRDefault="007500D9" w:rsidP="00C6121A">
      <w:pPr>
        <w:spacing w:before="120" w:after="120"/>
        <w:rPr>
          <w:rFonts w:eastAsiaTheme="minorEastAsia"/>
        </w:rPr>
      </w:pPr>
    </w:p>
    <w:sectPr w:rsidR="007500D9" w:rsidRPr="007500D9" w:rsidSect="008C13C5">
      <w:headerReference w:type="even" r:id="rId9"/>
      <w:footerReference w:type="default" r:id="rId10"/>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FC428" w14:textId="77777777" w:rsidR="00ED0178" w:rsidRDefault="00ED0178" w:rsidP="00A26882">
      <w:pPr>
        <w:spacing w:before="120" w:after="120"/>
      </w:pPr>
      <w:r>
        <w:separator/>
      </w:r>
    </w:p>
    <w:p w14:paraId="30751F7A" w14:textId="77777777" w:rsidR="00ED0178" w:rsidRDefault="00ED0178" w:rsidP="00120A82">
      <w:pPr>
        <w:spacing w:before="120" w:after="120"/>
      </w:pPr>
    </w:p>
  </w:endnote>
  <w:endnote w:type="continuationSeparator" w:id="0">
    <w:p w14:paraId="39E7A053" w14:textId="77777777" w:rsidR="00ED0178" w:rsidRDefault="00ED0178" w:rsidP="00A26882">
      <w:pPr>
        <w:spacing w:before="120" w:after="120"/>
      </w:pPr>
      <w:r>
        <w:continuationSeparator/>
      </w:r>
    </w:p>
    <w:p w14:paraId="05FE68F2" w14:textId="77777777" w:rsidR="00ED0178" w:rsidRDefault="00ED0178"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329FE" w14:textId="77777777" w:rsidR="002944DD" w:rsidRDefault="002944DD">
    <w:pPr>
      <w:pStyle w:val="a4"/>
      <w:tabs>
        <w:tab w:val="right" w:pos="9639"/>
      </w:tabs>
      <w:jc w:val="center"/>
    </w:pPr>
    <w:r>
      <w:t xml:space="preserve">Page </w:t>
    </w:r>
    <w:r>
      <w:fldChar w:fldCharType="begin"/>
    </w:r>
    <w:r>
      <w:instrText xml:space="preserve"> PAGE  \* MERGEFORMAT </w:instrText>
    </w:r>
    <w:r>
      <w:fldChar w:fldCharType="separate"/>
    </w:r>
    <w:r w:rsidR="00997009">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30E97" w14:textId="77777777" w:rsidR="00ED0178" w:rsidRDefault="00ED0178" w:rsidP="00A26882">
      <w:pPr>
        <w:spacing w:before="120" w:after="120"/>
      </w:pPr>
      <w:r>
        <w:separator/>
      </w:r>
    </w:p>
    <w:p w14:paraId="03537101" w14:textId="77777777" w:rsidR="00ED0178" w:rsidRDefault="00ED0178" w:rsidP="00120A82">
      <w:pPr>
        <w:spacing w:before="120" w:after="120"/>
      </w:pPr>
    </w:p>
  </w:footnote>
  <w:footnote w:type="continuationSeparator" w:id="0">
    <w:p w14:paraId="5E72D708" w14:textId="77777777" w:rsidR="00ED0178" w:rsidRDefault="00ED0178" w:rsidP="00A26882">
      <w:pPr>
        <w:spacing w:before="120" w:after="120"/>
      </w:pPr>
      <w:r>
        <w:continuationSeparator/>
      </w:r>
    </w:p>
    <w:p w14:paraId="76B02E86" w14:textId="77777777" w:rsidR="00ED0178" w:rsidRDefault="00ED0178"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F3AB4" w14:textId="77777777" w:rsidR="002944DD" w:rsidRDefault="002944D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B5866CD"/>
    <w:multiLevelType w:val="hybridMultilevel"/>
    <w:tmpl w:val="72A0CD0A"/>
    <w:lvl w:ilvl="0" w:tplc="793E9B3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7C7C1B"/>
    <w:multiLevelType w:val="hybridMultilevel"/>
    <w:tmpl w:val="C5C0FA64"/>
    <w:lvl w:ilvl="0" w:tplc="F99ECA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FE064AE"/>
    <w:multiLevelType w:val="hybridMultilevel"/>
    <w:tmpl w:val="C9E04B06"/>
    <w:lvl w:ilvl="0" w:tplc="F39088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2" w15:restartNumberingAfterBreak="0">
    <w:nsid w:val="350D5EBB"/>
    <w:multiLevelType w:val="hybridMultilevel"/>
    <w:tmpl w:val="B0E6FC36"/>
    <w:lvl w:ilvl="0" w:tplc="40C40D7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6" w15:restartNumberingAfterBreak="0">
    <w:nsid w:val="45162A41"/>
    <w:multiLevelType w:val="hybridMultilevel"/>
    <w:tmpl w:val="A38233FA"/>
    <w:lvl w:ilvl="0" w:tplc="2A10EF16">
      <w:start w:val="2"/>
      <w:numFmt w:val="bullet"/>
      <w:lvlText w:val=""/>
      <w:lvlJc w:val="left"/>
      <w:pPr>
        <w:ind w:left="720" w:hanging="360"/>
      </w:pPr>
      <w:rPr>
        <w:rFonts w:ascii="Wingdings" w:eastAsia="MS Mincho"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0" w15:restartNumberingAfterBreak="0">
    <w:nsid w:val="509A63EC"/>
    <w:multiLevelType w:val="hybridMultilevel"/>
    <w:tmpl w:val="687E2F06"/>
    <w:lvl w:ilvl="0" w:tplc="0DB64E6E">
      <w:start w:val="20"/>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9E020D"/>
    <w:multiLevelType w:val="hybridMultilevel"/>
    <w:tmpl w:val="D264DD02"/>
    <w:lvl w:ilvl="0" w:tplc="3B024DB2">
      <w:start w:val="1"/>
      <w:numFmt w:val="bullet"/>
      <w:lvlText w:val="–"/>
      <w:lvlJc w:val="left"/>
      <w:pPr>
        <w:tabs>
          <w:tab w:val="num" w:pos="720"/>
        </w:tabs>
        <w:ind w:left="720" w:hanging="360"/>
      </w:pPr>
      <w:rPr>
        <w:rFonts w:ascii="Arial" w:hAnsi="Arial" w:hint="default"/>
      </w:rPr>
    </w:lvl>
    <w:lvl w:ilvl="1" w:tplc="215C2820">
      <w:start w:val="1"/>
      <w:numFmt w:val="bullet"/>
      <w:lvlText w:val="–"/>
      <w:lvlJc w:val="left"/>
      <w:pPr>
        <w:tabs>
          <w:tab w:val="num" w:pos="1440"/>
        </w:tabs>
        <w:ind w:left="1440" w:hanging="360"/>
      </w:pPr>
      <w:rPr>
        <w:rFonts w:ascii="Arial" w:hAnsi="Arial" w:hint="default"/>
      </w:rPr>
    </w:lvl>
    <w:lvl w:ilvl="2" w:tplc="B70A8254" w:tentative="1">
      <w:start w:val="1"/>
      <w:numFmt w:val="bullet"/>
      <w:lvlText w:val="–"/>
      <w:lvlJc w:val="left"/>
      <w:pPr>
        <w:tabs>
          <w:tab w:val="num" w:pos="2160"/>
        </w:tabs>
        <w:ind w:left="2160" w:hanging="360"/>
      </w:pPr>
      <w:rPr>
        <w:rFonts w:ascii="Arial" w:hAnsi="Arial" w:hint="default"/>
      </w:rPr>
    </w:lvl>
    <w:lvl w:ilvl="3" w:tplc="4A16A176" w:tentative="1">
      <w:start w:val="1"/>
      <w:numFmt w:val="bullet"/>
      <w:lvlText w:val="–"/>
      <w:lvlJc w:val="left"/>
      <w:pPr>
        <w:tabs>
          <w:tab w:val="num" w:pos="2880"/>
        </w:tabs>
        <w:ind w:left="2880" w:hanging="360"/>
      </w:pPr>
      <w:rPr>
        <w:rFonts w:ascii="Arial" w:hAnsi="Arial" w:hint="default"/>
      </w:rPr>
    </w:lvl>
    <w:lvl w:ilvl="4" w:tplc="BB16F0CE" w:tentative="1">
      <w:start w:val="1"/>
      <w:numFmt w:val="bullet"/>
      <w:lvlText w:val="–"/>
      <w:lvlJc w:val="left"/>
      <w:pPr>
        <w:tabs>
          <w:tab w:val="num" w:pos="3600"/>
        </w:tabs>
        <w:ind w:left="3600" w:hanging="360"/>
      </w:pPr>
      <w:rPr>
        <w:rFonts w:ascii="Arial" w:hAnsi="Arial" w:hint="default"/>
      </w:rPr>
    </w:lvl>
    <w:lvl w:ilvl="5" w:tplc="C64CEFD6" w:tentative="1">
      <w:start w:val="1"/>
      <w:numFmt w:val="bullet"/>
      <w:lvlText w:val="–"/>
      <w:lvlJc w:val="left"/>
      <w:pPr>
        <w:tabs>
          <w:tab w:val="num" w:pos="4320"/>
        </w:tabs>
        <w:ind w:left="4320" w:hanging="360"/>
      </w:pPr>
      <w:rPr>
        <w:rFonts w:ascii="Arial" w:hAnsi="Arial" w:hint="default"/>
      </w:rPr>
    </w:lvl>
    <w:lvl w:ilvl="6" w:tplc="839A3C64" w:tentative="1">
      <w:start w:val="1"/>
      <w:numFmt w:val="bullet"/>
      <w:lvlText w:val="–"/>
      <w:lvlJc w:val="left"/>
      <w:pPr>
        <w:tabs>
          <w:tab w:val="num" w:pos="5040"/>
        </w:tabs>
        <w:ind w:left="5040" w:hanging="360"/>
      </w:pPr>
      <w:rPr>
        <w:rFonts w:ascii="Arial" w:hAnsi="Arial" w:hint="default"/>
      </w:rPr>
    </w:lvl>
    <w:lvl w:ilvl="7" w:tplc="16668F4A" w:tentative="1">
      <w:start w:val="1"/>
      <w:numFmt w:val="bullet"/>
      <w:lvlText w:val="–"/>
      <w:lvlJc w:val="left"/>
      <w:pPr>
        <w:tabs>
          <w:tab w:val="num" w:pos="5760"/>
        </w:tabs>
        <w:ind w:left="5760" w:hanging="360"/>
      </w:pPr>
      <w:rPr>
        <w:rFonts w:ascii="Arial" w:hAnsi="Arial" w:hint="default"/>
      </w:rPr>
    </w:lvl>
    <w:lvl w:ilvl="8" w:tplc="8AE0412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4" w15:restartNumberingAfterBreak="0">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6" w15:restartNumberingAfterBreak="0">
    <w:nsid w:val="5A2E5C90"/>
    <w:multiLevelType w:val="hybridMultilevel"/>
    <w:tmpl w:val="83F60BE0"/>
    <w:lvl w:ilvl="0" w:tplc="EB72F320">
      <w:start w:val="1"/>
      <w:numFmt w:val="bullet"/>
      <w:lvlText w:val="–"/>
      <w:lvlJc w:val="left"/>
      <w:pPr>
        <w:tabs>
          <w:tab w:val="num" w:pos="720"/>
        </w:tabs>
        <w:ind w:left="720" w:hanging="360"/>
      </w:pPr>
      <w:rPr>
        <w:rFonts w:ascii="Arial" w:hAnsi="Arial" w:hint="default"/>
      </w:rPr>
    </w:lvl>
    <w:lvl w:ilvl="1" w:tplc="C122C216">
      <w:start w:val="1"/>
      <w:numFmt w:val="bullet"/>
      <w:lvlText w:val="–"/>
      <w:lvlJc w:val="left"/>
      <w:pPr>
        <w:tabs>
          <w:tab w:val="num" w:pos="1440"/>
        </w:tabs>
        <w:ind w:left="1440" w:hanging="360"/>
      </w:pPr>
      <w:rPr>
        <w:rFonts w:ascii="Arial" w:hAnsi="Arial" w:hint="default"/>
      </w:rPr>
    </w:lvl>
    <w:lvl w:ilvl="2" w:tplc="525AD1F8" w:tentative="1">
      <w:start w:val="1"/>
      <w:numFmt w:val="bullet"/>
      <w:lvlText w:val="–"/>
      <w:lvlJc w:val="left"/>
      <w:pPr>
        <w:tabs>
          <w:tab w:val="num" w:pos="2160"/>
        </w:tabs>
        <w:ind w:left="2160" w:hanging="360"/>
      </w:pPr>
      <w:rPr>
        <w:rFonts w:ascii="Arial" w:hAnsi="Arial" w:hint="default"/>
      </w:rPr>
    </w:lvl>
    <w:lvl w:ilvl="3" w:tplc="C884E27A" w:tentative="1">
      <w:start w:val="1"/>
      <w:numFmt w:val="bullet"/>
      <w:lvlText w:val="–"/>
      <w:lvlJc w:val="left"/>
      <w:pPr>
        <w:tabs>
          <w:tab w:val="num" w:pos="2880"/>
        </w:tabs>
        <w:ind w:left="2880" w:hanging="360"/>
      </w:pPr>
      <w:rPr>
        <w:rFonts w:ascii="Arial" w:hAnsi="Arial" w:hint="default"/>
      </w:rPr>
    </w:lvl>
    <w:lvl w:ilvl="4" w:tplc="21F03774" w:tentative="1">
      <w:start w:val="1"/>
      <w:numFmt w:val="bullet"/>
      <w:lvlText w:val="–"/>
      <w:lvlJc w:val="left"/>
      <w:pPr>
        <w:tabs>
          <w:tab w:val="num" w:pos="3600"/>
        </w:tabs>
        <w:ind w:left="3600" w:hanging="360"/>
      </w:pPr>
      <w:rPr>
        <w:rFonts w:ascii="Arial" w:hAnsi="Arial" w:hint="default"/>
      </w:rPr>
    </w:lvl>
    <w:lvl w:ilvl="5" w:tplc="B780524A" w:tentative="1">
      <w:start w:val="1"/>
      <w:numFmt w:val="bullet"/>
      <w:lvlText w:val="–"/>
      <w:lvlJc w:val="left"/>
      <w:pPr>
        <w:tabs>
          <w:tab w:val="num" w:pos="4320"/>
        </w:tabs>
        <w:ind w:left="4320" w:hanging="360"/>
      </w:pPr>
      <w:rPr>
        <w:rFonts w:ascii="Arial" w:hAnsi="Arial" w:hint="default"/>
      </w:rPr>
    </w:lvl>
    <w:lvl w:ilvl="6" w:tplc="7BC21CC2" w:tentative="1">
      <w:start w:val="1"/>
      <w:numFmt w:val="bullet"/>
      <w:lvlText w:val="–"/>
      <w:lvlJc w:val="left"/>
      <w:pPr>
        <w:tabs>
          <w:tab w:val="num" w:pos="5040"/>
        </w:tabs>
        <w:ind w:left="5040" w:hanging="360"/>
      </w:pPr>
      <w:rPr>
        <w:rFonts w:ascii="Arial" w:hAnsi="Arial" w:hint="default"/>
      </w:rPr>
    </w:lvl>
    <w:lvl w:ilvl="7" w:tplc="9DD6AAD4" w:tentative="1">
      <w:start w:val="1"/>
      <w:numFmt w:val="bullet"/>
      <w:lvlText w:val="–"/>
      <w:lvlJc w:val="left"/>
      <w:pPr>
        <w:tabs>
          <w:tab w:val="num" w:pos="5760"/>
        </w:tabs>
        <w:ind w:left="5760" w:hanging="360"/>
      </w:pPr>
      <w:rPr>
        <w:rFonts w:ascii="Arial" w:hAnsi="Arial" w:hint="default"/>
      </w:rPr>
    </w:lvl>
    <w:lvl w:ilvl="8" w:tplc="F54AC79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511768F"/>
    <w:multiLevelType w:val="hybridMultilevel"/>
    <w:tmpl w:val="BA54A342"/>
    <w:lvl w:ilvl="0" w:tplc="B854FBA6">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6E950BEA"/>
    <w:multiLevelType w:val="hybridMultilevel"/>
    <w:tmpl w:val="15B2CFDE"/>
    <w:lvl w:ilvl="0" w:tplc="03DC7EF8">
      <w:start w:val="1"/>
      <w:numFmt w:val="lowerLetter"/>
      <w:lvlText w:val="%1)"/>
      <w:lvlJc w:val="left"/>
      <w:pPr>
        <w:ind w:left="360" w:hanging="360"/>
      </w:pPr>
      <w:rPr>
        <w:rFonts w:ascii="Times New Roman" w:eastAsiaTheme="minorEastAsia"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3"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29"/>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6"/>
  </w:num>
  <w:num w:numId="6">
    <w:abstractNumId w:val="18"/>
  </w:num>
  <w:num w:numId="7">
    <w:abstractNumId w:val="9"/>
  </w:num>
  <w:num w:numId="8">
    <w:abstractNumId w:val="24"/>
  </w:num>
  <w:num w:numId="9">
    <w:abstractNumId w:val="35"/>
  </w:num>
  <w:num w:numId="10">
    <w:abstractNumId w:val="43"/>
  </w:num>
  <w:num w:numId="11">
    <w:abstractNumId w:val="0"/>
  </w:num>
  <w:num w:numId="12">
    <w:abstractNumId w:val="11"/>
  </w:num>
  <w:num w:numId="13">
    <w:abstractNumId w:val="8"/>
  </w:num>
  <w:num w:numId="14">
    <w:abstractNumId w:val="21"/>
  </w:num>
  <w:num w:numId="15">
    <w:abstractNumId w:val="37"/>
  </w:num>
  <w:num w:numId="16">
    <w:abstractNumId w:val="25"/>
  </w:num>
  <w:num w:numId="17">
    <w:abstractNumId w:val="40"/>
  </w:num>
  <w:num w:numId="18">
    <w:abstractNumId w:val="42"/>
  </w:num>
  <w:num w:numId="19">
    <w:abstractNumId w:val="16"/>
  </w:num>
  <w:num w:numId="20">
    <w:abstractNumId w:val="14"/>
  </w:num>
  <w:num w:numId="21">
    <w:abstractNumId w:val="10"/>
  </w:num>
  <w:num w:numId="22">
    <w:abstractNumId w:val="13"/>
  </w:num>
  <w:num w:numId="23">
    <w:abstractNumId w:val="12"/>
  </w:num>
  <w:num w:numId="24">
    <w:abstractNumId w:val="44"/>
  </w:num>
  <w:num w:numId="25">
    <w:abstractNumId w:val="47"/>
  </w:num>
  <w:num w:numId="26">
    <w:abstractNumId w:val="3"/>
  </w:num>
  <w:num w:numId="27">
    <w:abstractNumId w:val="27"/>
  </w:num>
  <w:num w:numId="28">
    <w:abstractNumId w:val="23"/>
  </w:num>
  <w:num w:numId="29">
    <w:abstractNumId w:val="32"/>
  </w:num>
  <w:num w:numId="30">
    <w:abstractNumId w:val="5"/>
  </w:num>
  <w:num w:numId="31">
    <w:abstractNumId w:val="39"/>
  </w:num>
  <w:num w:numId="32">
    <w:abstractNumId w:val="26"/>
  </w:num>
  <w:num w:numId="33">
    <w:abstractNumId w:val="30"/>
  </w:num>
  <w:num w:numId="34">
    <w:abstractNumId w:val="28"/>
  </w:num>
  <w:num w:numId="35">
    <w:abstractNumId w:val="17"/>
  </w:num>
  <w:num w:numId="36">
    <w:abstractNumId w:val="2"/>
  </w:num>
  <w:num w:numId="37">
    <w:abstractNumId w:val="34"/>
  </w:num>
  <w:num w:numId="38">
    <w:abstractNumId w:val="38"/>
  </w:num>
  <w:num w:numId="39">
    <w:abstractNumId w:val="19"/>
  </w:num>
  <w:num w:numId="40">
    <w:abstractNumId w:val="45"/>
  </w:num>
  <w:num w:numId="41">
    <w:abstractNumId w:val="7"/>
  </w:num>
  <w:num w:numId="42">
    <w:abstractNumId w:val="41"/>
  </w:num>
  <w:num w:numId="43">
    <w:abstractNumId w:val="36"/>
  </w:num>
  <w:num w:numId="44">
    <w:abstractNumId w:val="20"/>
  </w:num>
  <w:num w:numId="45">
    <w:abstractNumId w:val="15"/>
  </w:num>
  <w:num w:numId="46">
    <w:abstractNumId w:val="31"/>
  </w:num>
  <w:num w:numId="47">
    <w:abstractNumId w:val="6"/>
  </w:num>
  <w:num w:numId="48">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1E84"/>
    <w:rsid w:val="0001203A"/>
    <w:rsid w:val="00012289"/>
    <w:rsid w:val="00013D01"/>
    <w:rsid w:val="00014963"/>
    <w:rsid w:val="00015364"/>
    <w:rsid w:val="000155E7"/>
    <w:rsid w:val="00015640"/>
    <w:rsid w:val="00015BE8"/>
    <w:rsid w:val="00015F42"/>
    <w:rsid w:val="000166EB"/>
    <w:rsid w:val="00016D9E"/>
    <w:rsid w:val="00017155"/>
    <w:rsid w:val="00017BF8"/>
    <w:rsid w:val="00017D24"/>
    <w:rsid w:val="00020C87"/>
    <w:rsid w:val="00020C97"/>
    <w:rsid w:val="00021A20"/>
    <w:rsid w:val="00022015"/>
    <w:rsid w:val="00023265"/>
    <w:rsid w:val="0002365D"/>
    <w:rsid w:val="00023B9E"/>
    <w:rsid w:val="00023D14"/>
    <w:rsid w:val="00023FAB"/>
    <w:rsid w:val="00024454"/>
    <w:rsid w:val="0002497E"/>
    <w:rsid w:val="00024D15"/>
    <w:rsid w:val="00024ED6"/>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6F1F"/>
    <w:rsid w:val="0004700C"/>
    <w:rsid w:val="000471D5"/>
    <w:rsid w:val="000476F9"/>
    <w:rsid w:val="0004796E"/>
    <w:rsid w:val="000479EE"/>
    <w:rsid w:val="00047D9B"/>
    <w:rsid w:val="00047DF1"/>
    <w:rsid w:val="0005011A"/>
    <w:rsid w:val="0005051C"/>
    <w:rsid w:val="00050D75"/>
    <w:rsid w:val="000514F8"/>
    <w:rsid w:val="00051615"/>
    <w:rsid w:val="000518D5"/>
    <w:rsid w:val="00051937"/>
    <w:rsid w:val="00052256"/>
    <w:rsid w:val="00052279"/>
    <w:rsid w:val="00052547"/>
    <w:rsid w:val="00052B16"/>
    <w:rsid w:val="00053A40"/>
    <w:rsid w:val="00053C7E"/>
    <w:rsid w:val="00053FD2"/>
    <w:rsid w:val="00054A74"/>
    <w:rsid w:val="000558DE"/>
    <w:rsid w:val="000566A5"/>
    <w:rsid w:val="000569F8"/>
    <w:rsid w:val="000575F9"/>
    <w:rsid w:val="000576BD"/>
    <w:rsid w:val="000605D6"/>
    <w:rsid w:val="00060F3A"/>
    <w:rsid w:val="00061125"/>
    <w:rsid w:val="000613AE"/>
    <w:rsid w:val="00061973"/>
    <w:rsid w:val="00061AC7"/>
    <w:rsid w:val="00062255"/>
    <w:rsid w:val="0006263F"/>
    <w:rsid w:val="0006265D"/>
    <w:rsid w:val="000629D2"/>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988"/>
    <w:rsid w:val="00072A1E"/>
    <w:rsid w:val="00072ABA"/>
    <w:rsid w:val="00072E95"/>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88B"/>
    <w:rsid w:val="0008712B"/>
    <w:rsid w:val="00087387"/>
    <w:rsid w:val="000876C1"/>
    <w:rsid w:val="00087F24"/>
    <w:rsid w:val="00090212"/>
    <w:rsid w:val="00090B5B"/>
    <w:rsid w:val="00091285"/>
    <w:rsid w:val="00091540"/>
    <w:rsid w:val="00091B1F"/>
    <w:rsid w:val="00091BE8"/>
    <w:rsid w:val="00092166"/>
    <w:rsid w:val="00093713"/>
    <w:rsid w:val="0009384B"/>
    <w:rsid w:val="000938E6"/>
    <w:rsid w:val="00093A3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390F"/>
    <w:rsid w:val="000B3F3C"/>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9FC"/>
    <w:rsid w:val="000E0FFC"/>
    <w:rsid w:val="000E100E"/>
    <w:rsid w:val="000E1021"/>
    <w:rsid w:val="000E10B0"/>
    <w:rsid w:val="000E1C50"/>
    <w:rsid w:val="000E2331"/>
    <w:rsid w:val="000E280A"/>
    <w:rsid w:val="000E323D"/>
    <w:rsid w:val="000E3D7A"/>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2DAC"/>
    <w:rsid w:val="000F30F0"/>
    <w:rsid w:val="000F312A"/>
    <w:rsid w:val="000F31B0"/>
    <w:rsid w:val="000F35DE"/>
    <w:rsid w:val="000F3B57"/>
    <w:rsid w:val="000F3C05"/>
    <w:rsid w:val="000F3CA2"/>
    <w:rsid w:val="000F3E4F"/>
    <w:rsid w:val="000F4248"/>
    <w:rsid w:val="000F4622"/>
    <w:rsid w:val="000F4824"/>
    <w:rsid w:val="000F4956"/>
    <w:rsid w:val="000F4E78"/>
    <w:rsid w:val="000F5059"/>
    <w:rsid w:val="000F5370"/>
    <w:rsid w:val="000F5560"/>
    <w:rsid w:val="000F61C1"/>
    <w:rsid w:val="000F6716"/>
    <w:rsid w:val="000F6C66"/>
    <w:rsid w:val="000F749C"/>
    <w:rsid w:val="000F7BBE"/>
    <w:rsid w:val="000F7BC6"/>
    <w:rsid w:val="000F7FFD"/>
    <w:rsid w:val="00100023"/>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54EA"/>
    <w:rsid w:val="0013554E"/>
    <w:rsid w:val="001357EA"/>
    <w:rsid w:val="0013615A"/>
    <w:rsid w:val="001366B3"/>
    <w:rsid w:val="00136DDE"/>
    <w:rsid w:val="0013737F"/>
    <w:rsid w:val="0013764C"/>
    <w:rsid w:val="0014048B"/>
    <w:rsid w:val="00140840"/>
    <w:rsid w:val="00140ADD"/>
    <w:rsid w:val="00141E19"/>
    <w:rsid w:val="0014223B"/>
    <w:rsid w:val="001427A6"/>
    <w:rsid w:val="00142C27"/>
    <w:rsid w:val="00142DAA"/>
    <w:rsid w:val="0014303B"/>
    <w:rsid w:val="001438F4"/>
    <w:rsid w:val="0014402D"/>
    <w:rsid w:val="00144525"/>
    <w:rsid w:val="00144616"/>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92D"/>
    <w:rsid w:val="0015394B"/>
    <w:rsid w:val="00153A85"/>
    <w:rsid w:val="00153AA6"/>
    <w:rsid w:val="00153D5D"/>
    <w:rsid w:val="0015414A"/>
    <w:rsid w:val="00154841"/>
    <w:rsid w:val="00154A9D"/>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1150"/>
    <w:rsid w:val="001617F2"/>
    <w:rsid w:val="001619A3"/>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821"/>
    <w:rsid w:val="00171A4D"/>
    <w:rsid w:val="0017239D"/>
    <w:rsid w:val="0017295C"/>
    <w:rsid w:val="001729C9"/>
    <w:rsid w:val="00172B6B"/>
    <w:rsid w:val="00172B9A"/>
    <w:rsid w:val="00172E99"/>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1F35"/>
    <w:rsid w:val="001928D8"/>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1EB9"/>
    <w:rsid w:val="001A1F0A"/>
    <w:rsid w:val="001A298D"/>
    <w:rsid w:val="001A29A0"/>
    <w:rsid w:val="001A302E"/>
    <w:rsid w:val="001A417B"/>
    <w:rsid w:val="001A4CED"/>
    <w:rsid w:val="001A4DB3"/>
    <w:rsid w:val="001A4EB9"/>
    <w:rsid w:val="001A521F"/>
    <w:rsid w:val="001A60FA"/>
    <w:rsid w:val="001A6693"/>
    <w:rsid w:val="001A6B94"/>
    <w:rsid w:val="001A7A48"/>
    <w:rsid w:val="001A7FB7"/>
    <w:rsid w:val="001B0AE1"/>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590D"/>
    <w:rsid w:val="001B64C3"/>
    <w:rsid w:val="001B694F"/>
    <w:rsid w:val="001B7052"/>
    <w:rsid w:val="001B7DC7"/>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2DC8"/>
    <w:rsid w:val="001D3834"/>
    <w:rsid w:val="001D3BBE"/>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2C57"/>
    <w:rsid w:val="001E31E3"/>
    <w:rsid w:val="001E3458"/>
    <w:rsid w:val="001E3763"/>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685"/>
    <w:rsid w:val="001F1740"/>
    <w:rsid w:val="001F2649"/>
    <w:rsid w:val="001F3207"/>
    <w:rsid w:val="001F38EF"/>
    <w:rsid w:val="001F3C72"/>
    <w:rsid w:val="001F3C98"/>
    <w:rsid w:val="001F4233"/>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663"/>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5F9"/>
    <w:rsid w:val="00221F67"/>
    <w:rsid w:val="0022232F"/>
    <w:rsid w:val="0022243F"/>
    <w:rsid w:val="0022246B"/>
    <w:rsid w:val="0022266E"/>
    <w:rsid w:val="00222BE7"/>
    <w:rsid w:val="00223093"/>
    <w:rsid w:val="00224216"/>
    <w:rsid w:val="00224240"/>
    <w:rsid w:val="002242CC"/>
    <w:rsid w:val="00224C8D"/>
    <w:rsid w:val="00225551"/>
    <w:rsid w:val="00225C92"/>
    <w:rsid w:val="00225E3D"/>
    <w:rsid w:val="00225F37"/>
    <w:rsid w:val="00226256"/>
    <w:rsid w:val="002263BB"/>
    <w:rsid w:val="002264B9"/>
    <w:rsid w:val="00226522"/>
    <w:rsid w:val="002272EA"/>
    <w:rsid w:val="0022731E"/>
    <w:rsid w:val="002301F7"/>
    <w:rsid w:val="0023063B"/>
    <w:rsid w:val="002309AA"/>
    <w:rsid w:val="002313A9"/>
    <w:rsid w:val="0023243B"/>
    <w:rsid w:val="00232FAB"/>
    <w:rsid w:val="002339CF"/>
    <w:rsid w:val="00233EB3"/>
    <w:rsid w:val="0023400B"/>
    <w:rsid w:val="00234A7E"/>
    <w:rsid w:val="00234F3E"/>
    <w:rsid w:val="002352B7"/>
    <w:rsid w:val="002354E6"/>
    <w:rsid w:val="00235B22"/>
    <w:rsid w:val="00235BCF"/>
    <w:rsid w:val="00236320"/>
    <w:rsid w:val="00236E98"/>
    <w:rsid w:val="00236FA9"/>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57CB"/>
    <w:rsid w:val="00256A1A"/>
    <w:rsid w:val="00257CE5"/>
    <w:rsid w:val="00260072"/>
    <w:rsid w:val="00260BC5"/>
    <w:rsid w:val="00260D37"/>
    <w:rsid w:val="00261142"/>
    <w:rsid w:val="002613A2"/>
    <w:rsid w:val="002616A0"/>
    <w:rsid w:val="0026228D"/>
    <w:rsid w:val="00262588"/>
    <w:rsid w:val="002627E6"/>
    <w:rsid w:val="00262DE6"/>
    <w:rsid w:val="00263166"/>
    <w:rsid w:val="0026376A"/>
    <w:rsid w:val="00263DC1"/>
    <w:rsid w:val="0026408B"/>
    <w:rsid w:val="0026438C"/>
    <w:rsid w:val="00264F6C"/>
    <w:rsid w:val="00265071"/>
    <w:rsid w:val="00265C4C"/>
    <w:rsid w:val="00266051"/>
    <w:rsid w:val="00267DE7"/>
    <w:rsid w:val="0027208A"/>
    <w:rsid w:val="0027297D"/>
    <w:rsid w:val="00272E55"/>
    <w:rsid w:val="002733DF"/>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44DD"/>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E8D"/>
    <w:rsid w:val="002E137F"/>
    <w:rsid w:val="002E1448"/>
    <w:rsid w:val="002E167A"/>
    <w:rsid w:val="002E1937"/>
    <w:rsid w:val="002E19FA"/>
    <w:rsid w:val="002E1BA6"/>
    <w:rsid w:val="002E1BC1"/>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526"/>
    <w:rsid w:val="003028D1"/>
    <w:rsid w:val="0030320D"/>
    <w:rsid w:val="00303308"/>
    <w:rsid w:val="003033D6"/>
    <w:rsid w:val="003036D1"/>
    <w:rsid w:val="00303862"/>
    <w:rsid w:val="003040AD"/>
    <w:rsid w:val="0030518D"/>
    <w:rsid w:val="003054E5"/>
    <w:rsid w:val="00305D6C"/>
    <w:rsid w:val="003061A7"/>
    <w:rsid w:val="00306F21"/>
    <w:rsid w:val="00307851"/>
    <w:rsid w:val="003109FF"/>
    <w:rsid w:val="00310E16"/>
    <w:rsid w:val="0031130F"/>
    <w:rsid w:val="003115D9"/>
    <w:rsid w:val="003118F6"/>
    <w:rsid w:val="00311B20"/>
    <w:rsid w:val="00311F6F"/>
    <w:rsid w:val="0031250B"/>
    <w:rsid w:val="003129F8"/>
    <w:rsid w:val="00312B18"/>
    <w:rsid w:val="003132CD"/>
    <w:rsid w:val="00313EFE"/>
    <w:rsid w:val="00314703"/>
    <w:rsid w:val="00314C6E"/>
    <w:rsid w:val="00315607"/>
    <w:rsid w:val="003160E2"/>
    <w:rsid w:val="00316210"/>
    <w:rsid w:val="003163F4"/>
    <w:rsid w:val="0031665F"/>
    <w:rsid w:val="00316858"/>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2CE9"/>
    <w:rsid w:val="00352D5E"/>
    <w:rsid w:val="00353F94"/>
    <w:rsid w:val="00354170"/>
    <w:rsid w:val="0035494F"/>
    <w:rsid w:val="00354B8F"/>
    <w:rsid w:val="003558ED"/>
    <w:rsid w:val="00355CBC"/>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670A"/>
    <w:rsid w:val="00366B3A"/>
    <w:rsid w:val="0036779E"/>
    <w:rsid w:val="00367C20"/>
    <w:rsid w:val="003702BB"/>
    <w:rsid w:val="003703D1"/>
    <w:rsid w:val="0037052B"/>
    <w:rsid w:val="00371A32"/>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109"/>
    <w:rsid w:val="00380296"/>
    <w:rsid w:val="00380817"/>
    <w:rsid w:val="003814E1"/>
    <w:rsid w:val="00381A5D"/>
    <w:rsid w:val="00381B73"/>
    <w:rsid w:val="00381BD2"/>
    <w:rsid w:val="00381DD7"/>
    <w:rsid w:val="00381F97"/>
    <w:rsid w:val="003820C9"/>
    <w:rsid w:val="0038222F"/>
    <w:rsid w:val="0038243C"/>
    <w:rsid w:val="003826A5"/>
    <w:rsid w:val="003830CC"/>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09CD"/>
    <w:rsid w:val="003C225C"/>
    <w:rsid w:val="003C34FB"/>
    <w:rsid w:val="003C3A5C"/>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742E"/>
    <w:rsid w:val="003F7EF6"/>
    <w:rsid w:val="0040009F"/>
    <w:rsid w:val="00400346"/>
    <w:rsid w:val="00400A98"/>
    <w:rsid w:val="00401941"/>
    <w:rsid w:val="00403095"/>
    <w:rsid w:val="0040309F"/>
    <w:rsid w:val="00403789"/>
    <w:rsid w:val="004052B4"/>
    <w:rsid w:val="004053D3"/>
    <w:rsid w:val="004054CA"/>
    <w:rsid w:val="00406EE8"/>
    <w:rsid w:val="00407A22"/>
    <w:rsid w:val="00407D8C"/>
    <w:rsid w:val="00407FC3"/>
    <w:rsid w:val="0041024F"/>
    <w:rsid w:val="004103DD"/>
    <w:rsid w:val="0041048B"/>
    <w:rsid w:val="00410492"/>
    <w:rsid w:val="00410878"/>
    <w:rsid w:val="0041199C"/>
    <w:rsid w:val="004121A8"/>
    <w:rsid w:val="00412C7F"/>
    <w:rsid w:val="00412D0A"/>
    <w:rsid w:val="00413C58"/>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C2C"/>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3F1"/>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D46"/>
    <w:rsid w:val="00477F28"/>
    <w:rsid w:val="00477FE3"/>
    <w:rsid w:val="00480B5A"/>
    <w:rsid w:val="00480D08"/>
    <w:rsid w:val="0048115C"/>
    <w:rsid w:val="004829B0"/>
    <w:rsid w:val="00482FAA"/>
    <w:rsid w:val="0048342E"/>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A65"/>
    <w:rsid w:val="00491C1D"/>
    <w:rsid w:val="00491D02"/>
    <w:rsid w:val="00492132"/>
    <w:rsid w:val="004922F4"/>
    <w:rsid w:val="0049262B"/>
    <w:rsid w:val="004929EF"/>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7F"/>
    <w:rsid w:val="004A3086"/>
    <w:rsid w:val="004A38AD"/>
    <w:rsid w:val="004A41FB"/>
    <w:rsid w:val="004A46E4"/>
    <w:rsid w:val="004A47D8"/>
    <w:rsid w:val="004A4F3F"/>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683"/>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2F3"/>
    <w:rsid w:val="005049CE"/>
    <w:rsid w:val="0050509C"/>
    <w:rsid w:val="0050534F"/>
    <w:rsid w:val="00505CDF"/>
    <w:rsid w:val="0050613C"/>
    <w:rsid w:val="005076AE"/>
    <w:rsid w:val="00507833"/>
    <w:rsid w:val="00510224"/>
    <w:rsid w:val="0051085A"/>
    <w:rsid w:val="00511058"/>
    <w:rsid w:val="005114A7"/>
    <w:rsid w:val="005119E0"/>
    <w:rsid w:val="00512DA0"/>
    <w:rsid w:val="005131E9"/>
    <w:rsid w:val="00513259"/>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D2F"/>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24D"/>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089"/>
    <w:rsid w:val="00563A6D"/>
    <w:rsid w:val="0056432B"/>
    <w:rsid w:val="00564347"/>
    <w:rsid w:val="00564767"/>
    <w:rsid w:val="00565EE8"/>
    <w:rsid w:val="00566551"/>
    <w:rsid w:val="00566626"/>
    <w:rsid w:val="005673E4"/>
    <w:rsid w:val="00567654"/>
    <w:rsid w:val="00567747"/>
    <w:rsid w:val="00567A83"/>
    <w:rsid w:val="00567CF4"/>
    <w:rsid w:val="00567D48"/>
    <w:rsid w:val="00567DB6"/>
    <w:rsid w:val="00567F4C"/>
    <w:rsid w:val="00570A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1FC7"/>
    <w:rsid w:val="0059227D"/>
    <w:rsid w:val="0059336E"/>
    <w:rsid w:val="005933AC"/>
    <w:rsid w:val="00593A30"/>
    <w:rsid w:val="00593AF1"/>
    <w:rsid w:val="005948E6"/>
    <w:rsid w:val="00594B99"/>
    <w:rsid w:val="00594D23"/>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4D45"/>
    <w:rsid w:val="005D4EC7"/>
    <w:rsid w:val="005D5235"/>
    <w:rsid w:val="005D63D7"/>
    <w:rsid w:val="005D660D"/>
    <w:rsid w:val="005D6C19"/>
    <w:rsid w:val="005D71A0"/>
    <w:rsid w:val="005D7678"/>
    <w:rsid w:val="005D76BD"/>
    <w:rsid w:val="005D7942"/>
    <w:rsid w:val="005D7EB3"/>
    <w:rsid w:val="005E016C"/>
    <w:rsid w:val="005E0341"/>
    <w:rsid w:val="005E10DB"/>
    <w:rsid w:val="005E177F"/>
    <w:rsid w:val="005E209C"/>
    <w:rsid w:val="005E24BF"/>
    <w:rsid w:val="005E2923"/>
    <w:rsid w:val="005E2BF3"/>
    <w:rsid w:val="005E2E2B"/>
    <w:rsid w:val="005E4913"/>
    <w:rsid w:val="005E55EE"/>
    <w:rsid w:val="005E5951"/>
    <w:rsid w:val="005E5EA2"/>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A9E"/>
    <w:rsid w:val="00635AFF"/>
    <w:rsid w:val="00635C51"/>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EE9"/>
    <w:rsid w:val="0066316F"/>
    <w:rsid w:val="00663CAD"/>
    <w:rsid w:val="006645DF"/>
    <w:rsid w:val="00665209"/>
    <w:rsid w:val="0066596D"/>
    <w:rsid w:val="006659F9"/>
    <w:rsid w:val="00665A21"/>
    <w:rsid w:val="00665C6C"/>
    <w:rsid w:val="0066601B"/>
    <w:rsid w:val="0066645F"/>
    <w:rsid w:val="006674A3"/>
    <w:rsid w:val="00670522"/>
    <w:rsid w:val="0067102A"/>
    <w:rsid w:val="00672832"/>
    <w:rsid w:val="00673782"/>
    <w:rsid w:val="0067392F"/>
    <w:rsid w:val="00673F90"/>
    <w:rsid w:val="00674D37"/>
    <w:rsid w:val="00675EB6"/>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4E44"/>
    <w:rsid w:val="00685C93"/>
    <w:rsid w:val="00685F7D"/>
    <w:rsid w:val="0068688F"/>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4B8"/>
    <w:rsid w:val="006C0D30"/>
    <w:rsid w:val="006C163F"/>
    <w:rsid w:val="006C261F"/>
    <w:rsid w:val="006C3BF7"/>
    <w:rsid w:val="006C4494"/>
    <w:rsid w:val="006C468A"/>
    <w:rsid w:val="006C498B"/>
    <w:rsid w:val="006C4E7B"/>
    <w:rsid w:val="006C4FCE"/>
    <w:rsid w:val="006C5233"/>
    <w:rsid w:val="006C5A73"/>
    <w:rsid w:val="006C5AFA"/>
    <w:rsid w:val="006C5D3D"/>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4D"/>
    <w:rsid w:val="006F169B"/>
    <w:rsid w:val="006F17CB"/>
    <w:rsid w:val="006F267D"/>
    <w:rsid w:val="006F2CB3"/>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27B4"/>
    <w:rsid w:val="00702A6F"/>
    <w:rsid w:val="00702AE8"/>
    <w:rsid w:val="00703439"/>
    <w:rsid w:val="007034D4"/>
    <w:rsid w:val="00703AF0"/>
    <w:rsid w:val="007043F9"/>
    <w:rsid w:val="00704E63"/>
    <w:rsid w:val="00704F23"/>
    <w:rsid w:val="007050B4"/>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21B9"/>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FBB"/>
    <w:rsid w:val="00720485"/>
    <w:rsid w:val="00720AD4"/>
    <w:rsid w:val="00720FC2"/>
    <w:rsid w:val="00721322"/>
    <w:rsid w:val="00721EB4"/>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7724C"/>
    <w:rsid w:val="00780314"/>
    <w:rsid w:val="007806AC"/>
    <w:rsid w:val="00780B42"/>
    <w:rsid w:val="00781093"/>
    <w:rsid w:val="00782FA3"/>
    <w:rsid w:val="00783358"/>
    <w:rsid w:val="0078339E"/>
    <w:rsid w:val="00783ABE"/>
    <w:rsid w:val="00784C2C"/>
    <w:rsid w:val="0078516B"/>
    <w:rsid w:val="00785ACC"/>
    <w:rsid w:val="007860FF"/>
    <w:rsid w:val="00786169"/>
    <w:rsid w:val="007862FC"/>
    <w:rsid w:val="00786CB8"/>
    <w:rsid w:val="00787075"/>
    <w:rsid w:val="007870E6"/>
    <w:rsid w:val="0078725D"/>
    <w:rsid w:val="0078764F"/>
    <w:rsid w:val="00787A23"/>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5084"/>
    <w:rsid w:val="007A53F6"/>
    <w:rsid w:val="007A5452"/>
    <w:rsid w:val="007A5A5E"/>
    <w:rsid w:val="007A6B06"/>
    <w:rsid w:val="007A6F56"/>
    <w:rsid w:val="007A770B"/>
    <w:rsid w:val="007A7789"/>
    <w:rsid w:val="007B006D"/>
    <w:rsid w:val="007B06A7"/>
    <w:rsid w:val="007B0A13"/>
    <w:rsid w:val="007B0B97"/>
    <w:rsid w:val="007B0C5A"/>
    <w:rsid w:val="007B13C2"/>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0FBA"/>
    <w:rsid w:val="007C18E3"/>
    <w:rsid w:val="007C1A4D"/>
    <w:rsid w:val="007C1AA1"/>
    <w:rsid w:val="007C1B12"/>
    <w:rsid w:val="007C1C54"/>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577"/>
    <w:rsid w:val="007E6F7B"/>
    <w:rsid w:val="007E719F"/>
    <w:rsid w:val="007E74EF"/>
    <w:rsid w:val="007E7A05"/>
    <w:rsid w:val="007E7AF7"/>
    <w:rsid w:val="007E7E49"/>
    <w:rsid w:val="007E7E61"/>
    <w:rsid w:val="007F00FA"/>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3B8"/>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9D7"/>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641C"/>
    <w:rsid w:val="00847801"/>
    <w:rsid w:val="0084782E"/>
    <w:rsid w:val="008479DB"/>
    <w:rsid w:val="00847BD8"/>
    <w:rsid w:val="008500A7"/>
    <w:rsid w:val="00850523"/>
    <w:rsid w:val="00850B84"/>
    <w:rsid w:val="00850D9C"/>
    <w:rsid w:val="00851174"/>
    <w:rsid w:val="0085156B"/>
    <w:rsid w:val="00851924"/>
    <w:rsid w:val="0085292A"/>
    <w:rsid w:val="008533A5"/>
    <w:rsid w:val="00854167"/>
    <w:rsid w:val="008542C2"/>
    <w:rsid w:val="008548AF"/>
    <w:rsid w:val="008549C4"/>
    <w:rsid w:val="0085511A"/>
    <w:rsid w:val="008561F1"/>
    <w:rsid w:val="008565CF"/>
    <w:rsid w:val="008565FB"/>
    <w:rsid w:val="008573B5"/>
    <w:rsid w:val="0086032C"/>
    <w:rsid w:val="00860C75"/>
    <w:rsid w:val="00861AF4"/>
    <w:rsid w:val="00862333"/>
    <w:rsid w:val="00862847"/>
    <w:rsid w:val="00863DAF"/>
    <w:rsid w:val="00863F0F"/>
    <w:rsid w:val="00863F45"/>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5801"/>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2B4F"/>
    <w:rsid w:val="008831A1"/>
    <w:rsid w:val="00883409"/>
    <w:rsid w:val="00884031"/>
    <w:rsid w:val="00884164"/>
    <w:rsid w:val="00884B16"/>
    <w:rsid w:val="00884EC2"/>
    <w:rsid w:val="00885690"/>
    <w:rsid w:val="008859FF"/>
    <w:rsid w:val="00885A74"/>
    <w:rsid w:val="00886042"/>
    <w:rsid w:val="008863EF"/>
    <w:rsid w:val="00886EA7"/>
    <w:rsid w:val="0088708D"/>
    <w:rsid w:val="008876D5"/>
    <w:rsid w:val="00887821"/>
    <w:rsid w:val="00887A9C"/>
    <w:rsid w:val="00890277"/>
    <w:rsid w:val="0089064A"/>
    <w:rsid w:val="008909DE"/>
    <w:rsid w:val="00890BB4"/>
    <w:rsid w:val="0089101B"/>
    <w:rsid w:val="00891454"/>
    <w:rsid w:val="0089177E"/>
    <w:rsid w:val="00891BB8"/>
    <w:rsid w:val="00891EE3"/>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416"/>
    <w:rsid w:val="008D4200"/>
    <w:rsid w:val="008D4AFA"/>
    <w:rsid w:val="008D4C2D"/>
    <w:rsid w:val="008D5DBD"/>
    <w:rsid w:val="008D60C8"/>
    <w:rsid w:val="008D7C64"/>
    <w:rsid w:val="008E012A"/>
    <w:rsid w:val="008E138B"/>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4566"/>
    <w:rsid w:val="008F4CF6"/>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580"/>
    <w:rsid w:val="00940AD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6FEE"/>
    <w:rsid w:val="00957334"/>
    <w:rsid w:val="00957920"/>
    <w:rsid w:val="00957B69"/>
    <w:rsid w:val="00957EE6"/>
    <w:rsid w:val="009603DE"/>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009"/>
    <w:rsid w:val="0099712A"/>
    <w:rsid w:val="0099721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07A"/>
    <w:rsid w:val="009B016C"/>
    <w:rsid w:val="009B0498"/>
    <w:rsid w:val="009B08C8"/>
    <w:rsid w:val="009B0EF6"/>
    <w:rsid w:val="009B1475"/>
    <w:rsid w:val="009B1598"/>
    <w:rsid w:val="009B2729"/>
    <w:rsid w:val="009B2911"/>
    <w:rsid w:val="009B2A0B"/>
    <w:rsid w:val="009B2AE3"/>
    <w:rsid w:val="009B33A8"/>
    <w:rsid w:val="009B3739"/>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34E3"/>
    <w:rsid w:val="009C3D44"/>
    <w:rsid w:val="009C3FC6"/>
    <w:rsid w:val="009C43AC"/>
    <w:rsid w:val="009C467A"/>
    <w:rsid w:val="009C4790"/>
    <w:rsid w:val="009C4976"/>
    <w:rsid w:val="009C5566"/>
    <w:rsid w:val="009C5607"/>
    <w:rsid w:val="009C5B8B"/>
    <w:rsid w:val="009C5DDB"/>
    <w:rsid w:val="009C6D8E"/>
    <w:rsid w:val="009C7DE5"/>
    <w:rsid w:val="009D0179"/>
    <w:rsid w:val="009D02AA"/>
    <w:rsid w:val="009D0500"/>
    <w:rsid w:val="009D1463"/>
    <w:rsid w:val="009D1534"/>
    <w:rsid w:val="009D193F"/>
    <w:rsid w:val="009D259A"/>
    <w:rsid w:val="009D2BD0"/>
    <w:rsid w:val="009D3295"/>
    <w:rsid w:val="009D3F67"/>
    <w:rsid w:val="009D4CB2"/>
    <w:rsid w:val="009D504B"/>
    <w:rsid w:val="009D79BF"/>
    <w:rsid w:val="009E034C"/>
    <w:rsid w:val="009E1E97"/>
    <w:rsid w:val="009E22F8"/>
    <w:rsid w:val="009E271F"/>
    <w:rsid w:val="009E285F"/>
    <w:rsid w:val="009E396D"/>
    <w:rsid w:val="009E43BC"/>
    <w:rsid w:val="009E4659"/>
    <w:rsid w:val="009E4A62"/>
    <w:rsid w:val="009E5496"/>
    <w:rsid w:val="009E5B08"/>
    <w:rsid w:val="009E63BB"/>
    <w:rsid w:val="009E749A"/>
    <w:rsid w:val="009E768F"/>
    <w:rsid w:val="009E7873"/>
    <w:rsid w:val="009E79B6"/>
    <w:rsid w:val="009F0119"/>
    <w:rsid w:val="009F116B"/>
    <w:rsid w:val="009F1E4F"/>
    <w:rsid w:val="009F2008"/>
    <w:rsid w:val="009F2299"/>
    <w:rsid w:val="009F2948"/>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52D"/>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D74"/>
    <w:rsid w:val="00A10E3A"/>
    <w:rsid w:val="00A115F4"/>
    <w:rsid w:val="00A12325"/>
    <w:rsid w:val="00A127C6"/>
    <w:rsid w:val="00A12C51"/>
    <w:rsid w:val="00A133A9"/>
    <w:rsid w:val="00A14922"/>
    <w:rsid w:val="00A15087"/>
    <w:rsid w:val="00A158DA"/>
    <w:rsid w:val="00A1591B"/>
    <w:rsid w:val="00A15D36"/>
    <w:rsid w:val="00A16201"/>
    <w:rsid w:val="00A16476"/>
    <w:rsid w:val="00A16E40"/>
    <w:rsid w:val="00A16EC9"/>
    <w:rsid w:val="00A17207"/>
    <w:rsid w:val="00A17CC7"/>
    <w:rsid w:val="00A17D2F"/>
    <w:rsid w:val="00A17F4D"/>
    <w:rsid w:val="00A20031"/>
    <w:rsid w:val="00A201D6"/>
    <w:rsid w:val="00A2093D"/>
    <w:rsid w:val="00A20AFA"/>
    <w:rsid w:val="00A20B5F"/>
    <w:rsid w:val="00A215E5"/>
    <w:rsid w:val="00A21870"/>
    <w:rsid w:val="00A218DA"/>
    <w:rsid w:val="00A22037"/>
    <w:rsid w:val="00A225FD"/>
    <w:rsid w:val="00A23420"/>
    <w:rsid w:val="00A23CF3"/>
    <w:rsid w:val="00A243B5"/>
    <w:rsid w:val="00A248E1"/>
    <w:rsid w:val="00A25588"/>
    <w:rsid w:val="00A26183"/>
    <w:rsid w:val="00A262D4"/>
    <w:rsid w:val="00A26882"/>
    <w:rsid w:val="00A26A71"/>
    <w:rsid w:val="00A26C5D"/>
    <w:rsid w:val="00A272DF"/>
    <w:rsid w:val="00A27674"/>
    <w:rsid w:val="00A276C3"/>
    <w:rsid w:val="00A30158"/>
    <w:rsid w:val="00A31DFC"/>
    <w:rsid w:val="00A31EE2"/>
    <w:rsid w:val="00A321F6"/>
    <w:rsid w:val="00A32DB7"/>
    <w:rsid w:val="00A334F9"/>
    <w:rsid w:val="00A33974"/>
    <w:rsid w:val="00A34E61"/>
    <w:rsid w:val="00A34F08"/>
    <w:rsid w:val="00A35C1A"/>
    <w:rsid w:val="00A35C79"/>
    <w:rsid w:val="00A3699E"/>
    <w:rsid w:val="00A36B55"/>
    <w:rsid w:val="00A37592"/>
    <w:rsid w:val="00A37905"/>
    <w:rsid w:val="00A37A09"/>
    <w:rsid w:val="00A37AD8"/>
    <w:rsid w:val="00A401FB"/>
    <w:rsid w:val="00A419E1"/>
    <w:rsid w:val="00A41BB2"/>
    <w:rsid w:val="00A41F97"/>
    <w:rsid w:val="00A42D24"/>
    <w:rsid w:val="00A42E1B"/>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001"/>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C9E"/>
    <w:rsid w:val="00AE483A"/>
    <w:rsid w:val="00AE4940"/>
    <w:rsid w:val="00AE4DC9"/>
    <w:rsid w:val="00AE5296"/>
    <w:rsid w:val="00AE52A4"/>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55C"/>
    <w:rsid w:val="00AF7A72"/>
    <w:rsid w:val="00B002B3"/>
    <w:rsid w:val="00B008E2"/>
    <w:rsid w:val="00B00A8D"/>
    <w:rsid w:val="00B00AB0"/>
    <w:rsid w:val="00B010F0"/>
    <w:rsid w:val="00B0158E"/>
    <w:rsid w:val="00B026B0"/>
    <w:rsid w:val="00B028CD"/>
    <w:rsid w:val="00B03B2B"/>
    <w:rsid w:val="00B03B9E"/>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6E8"/>
    <w:rsid w:val="00B13C90"/>
    <w:rsid w:val="00B14747"/>
    <w:rsid w:val="00B1482A"/>
    <w:rsid w:val="00B1496B"/>
    <w:rsid w:val="00B15D81"/>
    <w:rsid w:val="00B16E84"/>
    <w:rsid w:val="00B171F1"/>
    <w:rsid w:val="00B172AF"/>
    <w:rsid w:val="00B17670"/>
    <w:rsid w:val="00B176A0"/>
    <w:rsid w:val="00B177CA"/>
    <w:rsid w:val="00B17B39"/>
    <w:rsid w:val="00B17D93"/>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48E"/>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60FE"/>
    <w:rsid w:val="00B3676E"/>
    <w:rsid w:val="00B36BE7"/>
    <w:rsid w:val="00B37495"/>
    <w:rsid w:val="00B37F5D"/>
    <w:rsid w:val="00B4101E"/>
    <w:rsid w:val="00B41ADE"/>
    <w:rsid w:val="00B41EA0"/>
    <w:rsid w:val="00B4200E"/>
    <w:rsid w:val="00B42446"/>
    <w:rsid w:val="00B42A85"/>
    <w:rsid w:val="00B43C59"/>
    <w:rsid w:val="00B44C7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3976"/>
    <w:rsid w:val="00B744E7"/>
    <w:rsid w:val="00B74874"/>
    <w:rsid w:val="00B74B51"/>
    <w:rsid w:val="00B75750"/>
    <w:rsid w:val="00B76155"/>
    <w:rsid w:val="00B76288"/>
    <w:rsid w:val="00B76B63"/>
    <w:rsid w:val="00B7714D"/>
    <w:rsid w:val="00B77234"/>
    <w:rsid w:val="00B775D9"/>
    <w:rsid w:val="00B775FE"/>
    <w:rsid w:val="00B77712"/>
    <w:rsid w:val="00B7774B"/>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E7D"/>
    <w:rsid w:val="00BB4FB7"/>
    <w:rsid w:val="00BB5689"/>
    <w:rsid w:val="00BB5DE7"/>
    <w:rsid w:val="00BB5F05"/>
    <w:rsid w:val="00BB60F5"/>
    <w:rsid w:val="00BB7603"/>
    <w:rsid w:val="00BB7D55"/>
    <w:rsid w:val="00BB7F3E"/>
    <w:rsid w:val="00BB7FBF"/>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4DF5"/>
    <w:rsid w:val="00BD59A0"/>
    <w:rsid w:val="00BD686A"/>
    <w:rsid w:val="00BD6FDF"/>
    <w:rsid w:val="00BD7072"/>
    <w:rsid w:val="00BD7130"/>
    <w:rsid w:val="00BD7781"/>
    <w:rsid w:val="00BD7983"/>
    <w:rsid w:val="00BD7CA3"/>
    <w:rsid w:val="00BE007A"/>
    <w:rsid w:val="00BE0ADC"/>
    <w:rsid w:val="00BE1726"/>
    <w:rsid w:val="00BE17F9"/>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89"/>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389C"/>
    <w:rsid w:val="00C244F9"/>
    <w:rsid w:val="00C24830"/>
    <w:rsid w:val="00C2490C"/>
    <w:rsid w:val="00C24F38"/>
    <w:rsid w:val="00C256FA"/>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F5D"/>
    <w:rsid w:val="00C450DD"/>
    <w:rsid w:val="00C45482"/>
    <w:rsid w:val="00C4558A"/>
    <w:rsid w:val="00C45737"/>
    <w:rsid w:val="00C46263"/>
    <w:rsid w:val="00C469AD"/>
    <w:rsid w:val="00C47C3B"/>
    <w:rsid w:val="00C501B0"/>
    <w:rsid w:val="00C50635"/>
    <w:rsid w:val="00C50852"/>
    <w:rsid w:val="00C50C5D"/>
    <w:rsid w:val="00C5126E"/>
    <w:rsid w:val="00C51D2E"/>
    <w:rsid w:val="00C52960"/>
    <w:rsid w:val="00C52CF7"/>
    <w:rsid w:val="00C52F3B"/>
    <w:rsid w:val="00C53106"/>
    <w:rsid w:val="00C537C3"/>
    <w:rsid w:val="00C53930"/>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702E3"/>
    <w:rsid w:val="00C7043E"/>
    <w:rsid w:val="00C70B34"/>
    <w:rsid w:val="00C70BC6"/>
    <w:rsid w:val="00C70FC4"/>
    <w:rsid w:val="00C71311"/>
    <w:rsid w:val="00C71DF5"/>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9FE"/>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1AD"/>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9ED"/>
    <w:rsid w:val="00CA1CA6"/>
    <w:rsid w:val="00CA22CC"/>
    <w:rsid w:val="00CA2809"/>
    <w:rsid w:val="00CA2A27"/>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274"/>
    <w:rsid w:val="00CC1519"/>
    <w:rsid w:val="00CC183C"/>
    <w:rsid w:val="00CC1BC5"/>
    <w:rsid w:val="00CC1FD7"/>
    <w:rsid w:val="00CC2012"/>
    <w:rsid w:val="00CC2183"/>
    <w:rsid w:val="00CC248B"/>
    <w:rsid w:val="00CC28F7"/>
    <w:rsid w:val="00CC2C5E"/>
    <w:rsid w:val="00CC3086"/>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51"/>
    <w:rsid w:val="00CF1696"/>
    <w:rsid w:val="00CF1C21"/>
    <w:rsid w:val="00CF232B"/>
    <w:rsid w:val="00CF2706"/>
    <w:rsid w:val="00CF27F2"/>
    <w:rsid w:val="00CF2EC7"/>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026"/>
    <w:rsid w:val="00D24233"/>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1F1C"/>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C6A"/>
    <w:rsid w:val="00D45412"/>
    <w:rsid w:val="00D461C6"/>
    <w:rsid w:val="00D46A70"/>
    <w:rsid w:val="00D46F69"/>
    <w:rsid w:val="00D47195"/>
    <w:rsid w:val="00D47FDB"/>
    <w:rsid w:val="00D50A38"/>
    <w:rsid w:val="00D511F8"/>
    <w:rsid w:val="00D515A5"/>
    <w:rsid w:val="00D519A4"/>
    <w:rsid w:val="00D52099"/>
    <w:rsid w:val="00D5356F"/>
    <w:rsid w:val="00D53619"/>
    <w:rsid w:val="00D5397C"/>
    <w:rsid w:val="00D53B31"/>
    <w:rsid w:val="00D53FA4"/>
    <w:rsid w:val="00D54159"/>
    <w:rsid w:val="00D569BC"/>
    <w:rsid w:val="00D56BB2"/>
    <w:rsid w:val="00D573A8"/>
    <w:rsid w:val="00D578E3"/>
    <w:rsid w:val="00D57E2C"/>
    <w:rsid w:val="00D57FEF"/>
    <w:rsid w:val="00D60353"/>
    <w:rsid w:val="00D60496"/>
    <w:rsid w:val="00D614E6"/>
    <w:rsid w:val="00D61682"/>
    <w:rsid w:val="00D62944"/>
    <w:rsid w:val="00D6298A"/>
    <w:rsid w:val="00D62DF7"/>
    <w:rsid w:val="00D62E30"/>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668C"/>
    <w:rsid w:val="00DF78D6"/>
    <w:rsid w:val="00DF7CE7"/>
    <w:rsid w:val="00E0067E"/>
    <w:rsid w:val="00E00A48"/>
    <w:rsid w:val="00E00C94"/>
    <w:rsid w:val="00E00D45"/>
    <w:rsid w:val="00E01E74"/>
    <w:rsid w:val="00E01F2E"/>
    <w:rsid w:val="00E021B5"/>
    <w:rsid w:val="00E02290"/>
    <w:rsid w:val="00E02889"/>
    <w:rsid w:val="00E0319C"/>
    <w:rsid w:val="00E032B7"/>
    <w:rsid w:val="00E03BFB"/>
    <w:rsid w:val="00E04EB5"/>
    <w:rsid w:val="00E04F5B"/>
    <w:rsid w:val="00E04FB3"/>
    <w:rsid w:val="00E0532E"/>
    <w:rsid w:val="00E05413"/>
    <w:rsid w:val="00E05504"/>
    <w:rsid w:val="00E05AC6"/>
    <w:rsid w:val="00E05D0D"/>
    <w:rsid w:val="00E06CAE"/>
    <w:rsid w:val="00E07C99"/>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400E"/>
    <w:rsid w:val="00E24935"/>
    <w:rsid w:val="00E25196"/>
    <w:rsid w:val="00E253CA"/>
    <w:rsid w:val="00E254BD"/>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66"/>
    <w:rsid w:val="00E4635A"/>
    <w:rsid w:val="00E47A0D"/>
    <w:rsid w:val="00E47AD1"/>
    <w:rsid w:val="00E47CC1"/>
    <w:rsid w:val="00E50BF0"/>
    <w:rsid w:val="00E51569"/>
    <w:rsid w:val="00E51D77"/>
    <w:rsid w:val="00E51FA8"/>
    <w:rsid w:val="00E5213C"/>
    <w:rsid w:val="00E5215A"/>
    <w:rsid w:val="00E52AAA"/>
    <w:rsid w:val="00E52F15"/>
    <w:rsid w:val="00E531F8"/>
    <w:rsid w:val="00E532C6"/>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935"/>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77DDC"/>
    <w:rsid w:val="00E80058"/>
    <w:rsid w:val="00E800FD"/>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BF0"/>
    <w:rsid w:val="00E840DE"/>
    <w:rsid w:val="00E8410D"/>
    <w:rsid w:val="00E842DE"/>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910"/>
    <w:rsid w:val="00E97C6F"/>
    <w:rsid w:val="00EA0085"/>
    <w:rsid w:val="00EA03C5"/>
    <w:rsid w:val="00EA042E"/>
    <w:rsid w:val="00EA21F2"/>
    <w:rsid w:val="00EA248F"/>
    <w:rsid w:val="00EA2BD2"/>
    <w:rsid w:val="00EA3109"/>
    <w:rsid w:val="00EA3110"/>
    <w:rsid w:val="00EA37EB"/>
    <w:rsid w:val="00EA3904"/>
    <w:rsid w:val="00EA40B5"/>
    <w:rsid w:val="00EA4128"/>
    <w:rsid w:val="00EA4346"/>
    <w:rsid w:val="00EA4A47"/>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178"/>
    <w:rsid w:val="00ED0616"/>
    <w:rsid w:val="00ED0AE1"/>
    <w:rsid w:val="00ED16E0"/>
    <w:rsid w:val="00ED1B35"/>
    <w:rsid w:val="00ED1E5B"/>
    <w:rsid w:val="00ED1F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30"/>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685"/>
    <w:rsid w:val="00F24D4C"/>
    <w:rsid w:val="00F26580"/>
    <w:rsid w:val="00F270DB"/>
    <w:rsid w:val="00F2732A"/>
    <w:rsid w:val="00F27EF1"/>
    <w:rsid w:val="00F3048C"/>
    <w:rsid w:val="00F30A44"/>
    <w:rsid w:val="00F31A5C"/>
    <w:rsid w:val="00F31A95"/>
    <w:rsid w:val="00F31D31"/>
    <w:rsid w:val="00F31DBF"/>
    <w:rsid w:val="00F3282D"/>
    <w:rsid w:val="00F32D31"/>
    <w:rsid w:val="00F33961"/>
    <w:rsid w:val="00F33E6E"/>
    <w:rsid w:val="00F340FA"/>
    <w:rsid w:val="00F3472E"/>
    <w:rsid w:val="00F34765"/>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D1B"/>
    <w:rsid w:val="00F44ED1"/>
    <w:rsid w:val="00F45C40"/>
    <w:rsid w:val="00F4604C"/>
    <w:rsid w:val="00F460F3"/>
    <w:rsid w:val="00F464C5"/>
    <w:rsid w:val="00F46777"/>
    <w:rsid w:val="00F46CC3"/>
    <w:rsid w:val="00F470B1"/>
    <w:rsid w:val="00F478AA"/>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2EA1"/>
    <w:rsid w:val="00F93893"/>
    <w:rsid w:val="00F93B5A"/>
    <w:rsid w:val="00F9510A"/>
    <w:rsid w:val="00F95154"/>
    <w:rsid w:val="00F9598C"/>
    <w:rsid w:val="00F96166"/>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5C4"/>
    <w:rsid w:val="00FD2D5A"/>
    <w:rsid w:val="00FD2EE1"/>
    <w:rsid w:val="00FD3FBC"/>
    <w:rsid w:val="00FD57A1"/>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AA0"/>
    <w:rsid w:val="00FE63F1"/>
    <w:rsid w:val="00FE648D"/>
    <w:rsid w:val="00FE660F"/>
    <w:rsid w:val="00FE669A"/>
    <w:rsid w:val="00FE70CB"/>
    <w:rsid w:val="00FE7331"/>
    <w:rsid w:val="00FE7467"/>
    <w:rsid w:val="00FE75F1"/>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4E77A4"/>
  <w15:docId w15:val="{45C27F16-8922-43C2-ADB9-38E80E09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7009"/>
    <w:pPr>
      <w:overflowPunct w:val="0"/>
      <w:autoSpaceDE w:val="0"/>
      <w:autoSpaceDN w:val="0"/>
      <w:adjustRightInd w:val="0"/>
      <w:spacing w:after="180"/>
      <w:textAlignment w:val="baseline"/>
    </w:pPr>
    <w:rPr>
      <w:rFonts w:eastAsia="宋体"/>
      <w:lang w:val="en-GB" w:eastAsia="zh-C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Char"/>
    <w:qFormat/>
    <w:rsid w:val="009970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997009"/>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Char"/>
    <w:qFormat/>
    <w:rsid w:val="0099700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Char"/>
    <w:qFormat/>
    <w:rsid w:val="00997009"/>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Char"/>
    <w:qFormat/>
    <w:rsid w:val="00997009"/>
    <w:pPr>
      <w:ind w:left="1701" w:hanging="1701"/>
      <w:outlineLvl w:val="4"/>
    </w:pPr>
    <w:rPr>
      <w:sz w:val="22"/>
    </w:rPr>
  </w:style>
  <w:style w:type="paragraph" w:styleId="6">
    <w:name w:val="heading 6"/>
    <w:aliases w:val="T1,Header 6"/>
    <w:basedOn w:val="H6"/>
    <w:next w:val="a0"/>
    <w:link w:val="6Char"/>
    <w:qFormat/>
    <w:rsid w:val="00997009"/>
    <w:pPr>
      <w:outlineLvl w:val="5"/>
    </w:pPr>
  </w:style>
  <w:style w:type="paragraph" w:styleId="7">
    <w:name w:val="heading 7"/>
    <w:basedOn w:val="H6"/>
    <w:next w:val="a0"/>
    <w:link w:val="7Char"/>
    <w:qFormat/>
    <w:rsid w:val="00997009"/>
    <w:pPr>
      <w:outlineLvl w:val="6"/>
    </w:pPr>
  </w:style>
  <w:style w:type="paragraph" w:styleId="8">
    <w:name w:val="heading 8"/>
    <w:basedOn w:val="1"/>
    <w:next w:val="a0"/>
    <w:link w:val="8Char"/>
    <w:qFormat/>
    <w:rsid w:val="00997009"/>
    <w:pPr>
      <w:ind w:left="0" w:firstLine="0"/>
      <w:outlineLvl w:val="7"/>
    </w:pPr>
  </w:style>
  <w:style w:type="paragraph" w:styleId="9">
    <w:name w:val="heading 9"/>
    <w:basedOn w:val="8"/>
    <w:next w:val="a0"/>
    <w:link w:val="9Char"/>
    <w:qFormat/>
    <w:rsid w:val="00997009"/>
    <w:pPr>
      <w:outlineLvl w:val="8"/>
    </w:pPr>
  </w:style>
  <w:style w:type="character" w:default="1" w:styleId="a1">
    <w:name w:val="Default Paragraph Font"/>
    <w:semiHidden/>
    <w:rsid w:val="00997009"/>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997009"/>
  </w:style>
  <w:style w:type="paragraph" w:customStyle="1" w:styleId="H6">
    <w:name w:val="H6"/>
    <w:basedOn w:val="5"/>
    <w:next w:val="a0"/>
    <w:link w:val="H6Char"/>
    <w:rsid w:val="00997009"/>
    <w:pPr>
      <w:ind w:left="1985" w:hanging="1985"/>
      <w:outlineLvl w:val="9"/>
    </w:pPr>
    <w:rPr>
      <w:sz w:val="20"/>
    </w:rPr>
  </w:style>
  <w:style w:type="paragraph" w:styleId="90">
    <w:name w:val="toc 9"/>
    <w:basedOn w:val="80"/>
    <w:rsid w:val="00997009"/>
    <w:pPr>
      <w:ind w:left="1418" w:hanging="1418"/>
    </w:pPr>
  </w:style>
  <w:style w:type="paragraph" w:styleId="80">
    <w:name w:val="toc 8"/>
    <w:basedOn w:val="10"/>
    <w:rsid w:val="00997009"/>
    <w:pPr>
      <w:spacing w:before="180"/>
      <w:ind w:left="2693" w:hanging="2693"/>
    </w:pPr>
    <w:rPr>
      <w:b/>
    </w:rPr>
  </w:style>
  <w:style w:type="paragraph" w:styleId="10">
    <w:name w:val="toc 1"/>
    <w:rsid w:val="009970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EQ">
    <w:name w:val="EQ"/>
    <w:basedOn w:val="a0"/>
    <w:next w:val="a0"/>
    <w:rsid w:val="00997009"/>
    <w:pPr>
      <w:keepLines/>
      <w:tabs>
        <w:tab w:val="center" w:pos="4536"/>
        <w:tab w:val="right" w:pos="9072"/>
      </w:tabs>
    </w:pPr>
    <w:rPr>
      <w:noProof/>
    </w:rPr>
  </w:style>
  <w:style w:type="character" w:customStyle="1" w:styleId="ZGSM">
    <w:name w:val="ZGSM"/>
    <w:rsid w:val="00997009"/>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Char"/>
    <w:rsid w:val="00997009"/>
    <w:pPr>
      <w:widowControl w:val="0"/>
      <w:overflowPunct w:val="0"/>
      <w:autoSpaceDE w:val="0"/>
      <w:autoSpaceDN w:val="0"/>
      <w:adjustRightInd w:val="0"/>
      <w:textAlignment w:val="baseline"/>
    </w:pPr>
    <w:rPr>
      <w:rFonts w:ascii="Arial" w:eastAsia="宋体" w:hAnsi="Arial"/>
      <w:b/>
      <w:noProof/>
      <w:sz w:val="18"/>
      <w:lang w:eastAsia="zh-CN"/>
    </w:rPr>
  </w:style>
  <w:style w:type="paragraph" w:customStyle="1" w:styleId="ZD">
    <w:name w:val="ZD"/>
    <w:rsid w:val="00997009"/>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styleId="50">
    <w:name w:val="toc 5"/>
    <w:basedOn w:val="41"/>
    <w:rsid w:val="00997009"/>
    <w:pPr>
      <w:ind w:left="1701" w:hanging="1701"/>
    </w:pPr>
  </w:style>
  <w:style w:type="paragraph" w:styleId="41">
    <w:name w:val="toc 4"/>
    <w:basedOn w:val="31"/>
    <w:rsid w:val="00997009"/>
    <w:pPr>
      <w:ind w:left="1418" w:hanging="1418"/>
    </w:pPr>
  </w:style>
  <w:style w:type="paragraph" w:styleId="31">
    <w:name w:val="toc 3"/>
    <w:basedOn w:val="20"/>
    <w:rsid w:val="00997009"/>
    <w:pPr>
      <w:ind w:left="1134" w:hanging="1134"/>
    </w:pPr>
  </w:style>
  <w:style w:type="paragraph" w:styleId="20">
    <w:name w:val="toc 2"/>
    <w:basedOn w:val="10"/>
    <w:rsid w:val="00997009"/>
    <w:pPr>
      <w:keepNext w:val="0"/>
      <w:spacing w:before="0"/>
      <w:ind w:left="851" w:hanging="851"/>
    </w:pPr>
    <w:rPr>
      <w:sz w:val="20"/>
    </w:rPr>
  </w:style>
  <w:style w:type="paragraph" w:styleId="11">
    <w:name w:val="index 1"/>
    <w:basedOn w:val="a0"/>
    <w:semiHidden/>
    <w:rsid w:val="00997009"/>
    <w:pPr>
      <w:keepLines/>
      <w:spacing w:after="0"/>
    </w:pPr>
  </w:style>
  <w:style w:type="paragraph" w:styleId="21">
    <w:name w:val="index 2"/>
    <w:basedOn w:val="11"/>
    <w:semiHidden/>
    <w:rsid w:val="00997009"/>
    <w:pPr>
      <w:ind w:left="284"/>
    </w:pPr>
  </w:style>
  <w:style w:type="paragraph" w:customStyle="1" w:styleId="TT">
    <w:name w:val="TT"/>
    <w:basedOn w:val="1"/>
    <w:next w:val="a0"/>
    <w:rsid w:val="00997009"/>
    <w:pPr>
      <w:outlineLvl w:val="9"/>
    </w:pPr>
  </w:style>
  <w:style w:type="paragraph" w:styleId="a5">
    <w:name w:val="footer"/>
    <w:basedOn w:val="a4"/>
    <w:link w:val="Char0"/>
    <w:rsid w:val="00997009"/>
    <w:pPr>
      <w:jc w:val="center"/>
    </w:pPr>
    <w:rPr>
      <w:i/>
    </w:rPr>
  </w:style>
  <w:style w:type="character" w:styleId="a6">
    <w:name w:val="footnote reference"/>
    <w:basedOn w:val="a1"/>
    <w:rsid w:val="0099700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997009"/>
    <w:pPr>
      <w:keepLines/>
      <w:spacing w:after="0"/>
      <w:ind w:left="454" w:hanging="454"/>
    </w:pPr>
    <w:rPr>
      <w:sz w:val="16"/>
    </w:rPr>
  </w:style>
  <w:style w:type="paragraph" w:customStyle="1" w:styleId="NF">
    <w:name w:val="NF"/>
    <w:basedOn w:val="NO"/>
    <w:rsid w:val="00997009"/>
    <w:pPr>
      <w:keepNext/>
      <w:spacing w:after="0"/>
    </w:pPr>
    <w:rPr>
      <w:rFonts w:ascii="Arial" w:hAnsi="Arial"/>
      <w:sz w:val="18"/>
    </w:rPr>
  </w:style>
  <w:style w:type="paragraph" w:customStyle="1" w:styleId="NO">
    <w:name w:val="NO"/>
    <w:basedOn w:val="a0"/>
    <w:link w:val="NOChar"/>
    <w:rsid w:val="00997009"/>
    <w:pPr>
      <w:keepLines/>
      <w:ind w:left="1135" w:hanging="851"/>
    </w:pPr>
  </w:style>
  <w:style w:type="paragraph" w:customStyle="1" w:styleId="PL">
    <w:name w:val="PL"/>
    <w:link w:val="PLChar"/>
    <w:rsid w:val="009970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997009"/>
    <w:pPr>
      <w:jc w:val="right"/>
    </w:pPr>
  </w:style>
  <w:style w:type="paragraph" w:customStyle="1" w:styleId="TAL">
    <w:name w:val="TAL"/>
    <w:basedOn w:val="a0"/>
    <w:link w:val="TALCar"/>
    <w:rsid w:val="00997009"/>
    <w:pPr>
      <w:keepNext/>
      <w:keepLines/>
      <w:spacing w:after="0"/>
    </w:pPr>
    <w:rPr>
      <w:rFonts w:ascii="Arial" w:hAnsi="Arial"/>
      <w:sz w:val="18"/>
    </w:rPr>
  </w:style>
  <w:style w:type="paragraph" w:styleId="22">
    <w:name w:val="List Number 2"/>
    <w:basedOn w:val="a8"/>
    <w:rsid w:val="00997009"/>
    <w:pPr>
      <w:ind w:left="851"/>
    </w:pPr>
  </w:style>
  <w:style w:type="paragraph" w:styleId="a8">
    <w:name w:val="List Number"/>
    <w:basedOn w:val="a9"/>
    <w:rsid w:val="00997009"/>
  </w:style>
  <w:style w:type="paragraph" w:styleId="a9">
    <w:name w:val="List"/>
    <w:basedOn w:val="a0"/>
    <w:link w:val="Char2"/>
    <w:rsid w:val="00997009"/>
    <w:pPr>
      <w:ind w:left="568" w:hanging="284"/>
    </w:pPr>
  </w:style>
  <w:style w:type="paragraph" w:customStyle="1" w:styleId="TAH">
    <w:name w:val="TAH"/>
    <w:basedOn w:val="TAC"/>
    <w:link w:val="TAHCar"/>
    <w:rsid w:val="00997009"/>
    <w:rPr>
      <w:b/>
    </w:rPr>
  </w:style>
  <w:style w:type="paragraph" w:customStyle="1" w:styleId="TAC">
    <w:name w:val="TAC"/>
    <w:basedOn w:val="TAL"/>
    <w:rsid w:val="00997009"/>
    <w:pPr>
      <w:jc w:val="center"/>
    </w:pPr>
  </w:style>
  <w:style w:type="paragraph" w:customStyle="1" w:styleId="LD">
    <w:name w:val="LD"/>
    <w:rsid w:val="00997009"/>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EX">
    <w:name w:val="EX"/>
    <w:basedOn w:val="a0"/>
    <w:link w:val="EXChar"/>
    <w:rsid w:val="00997009"/>
    <w:pPr>
      <w:keepLines/>
      <w:ind w:left="1702" w:hanging="1418"/>
    </w:pPr>
  </w:style>
  <w:style w:type="paragraph" w:customStyle="1" w:styleId="FP">
    <w:name w:val="FP"/>
    <w:basedOn w:val="a0"/>
    <w:rsid w:val="00997009"/>
    <w:pPr>
      <w:spacing w:after="0"/>
    </w:pPr>
  </w:style>
  <w:style w:type="paragraph" w:customStyle="1" w:styleId="NW">
    <w:name w:val="NW"/>
    <w:basedOn w:val="NO"/>
    <w:rsid w:val="00997009"/>
    <w:pPr>
      <w:spacing w:after="0"/>
    </w:pPr>
  </w:style>
  <w:style w:type="paragraph" w:customStyle="1" w:styleId="EW">
    <w:name w:val="EW"/>
    <w:basedOn w:val="EX"/>
    <w:rsid w:val="00997009"/>
    <w:pPr>
      <w:spacing w:after="0"/>
    </w:pPr>
  </w:style>
  <w:style w:type="paragraph" w:customStyle="1" w:styleId="B1">
    <w:name w:val="B1"/>
    <w:basedOn w:val="a9"/>
    <w:rsid w:val="00997009"/>
  </w:style>
  <w:style w:type="paragraph" w:styleId="60">
    <w:name w:val="toc 6"/>
    <w:basedOn w:val="50"/>
    <w:next w:val="a0"/>
    <w:rsid w:val="00997009"/>
    <w:pPr>
      <w:ind w:left="1985" w:hanging="1985"/>
    </w:pPr>
  </w:style>
  <w:style w:type="paragraph" w:styleId="70">
    <w:name w:val="toc 7"/>
    <w:basedOn w:val="60"/>
    <w:next w:val="a0"/>
    <w:rsid w:val="00997009"/>
    <w:pPr>
      <w:ind w:left="2268" w:hanging="2268"/>
    </w:pPr>
  </w:style>
  <w:style w:type="paragraph" w:styleId="23">
    <w:name w:val="List Bullet 2"/>
    <w:basedOn w:val="aa"/>
    <w:rsid w:val="00997009"/>
    <w:pPr>
      <w:ind w:left="851"/>
    </w:pPr>
  </w:style>
  <w:style w:type="paragraph" w:styleId="aa">
    <w:name w:val="List Bullet"/>
    <w:basedOn w:val="a9"/>
    <w:rsid w:val="00997009"/>
  </w:style>
  <w:style w:type="paragraph" w:customStyle="1" w:styleId="EditorsNote">
    <w:name w:val="Editor's Note"/>
    <w:aliases w:val="EN"/>
    <w:basedOn w:val="NO"/>
    <w:link w:val="EditorsNoteChar"/>
    <w:rsid w:val="00997009"/>
    <w:rPr>
      <w:color w:val="FF0000"/>
    </w:rPr>
  </w:style>
  <w:style w:type="paragraph" w:customStyle="1" w:styleId="TH">
    <w:name w:val="TH"/>
    <w:basedOn w:val="a0"/>
    <w:rsid w:val="00997009"/>
    <w:pPr>
      <w:keepNext/>
      <w:keepLines/>
      <w:spacing w:before="60"/>
      <w:jc w:val="center"/>
    </w:pPr>
    <w:rPr>
      <w:rFonts w:ascii="Arial" w:hAnsi="Arial"/>
      <w:b/>
    </w:rPr>
  </w:style>
  <w:style w:type="paragraph" w:customStyle="1" w:styleId="ZA">
    <w:name w:val="ZA"/>
    <w:rsid w:val="009970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9970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T">
    <w:name w:val="ZT"/>
    <w:rsid w:val="0099700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customStyle="1" w:styleId="ZU">
    <w:name w:val="ZU"/>
    <w:rsid w:val="009970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TAN">
    <w:name w:val="TAN"/>
    <w:basedOn w:val="TAL"/>
    <w:link w:val="TANChar"/>
    <w:rsid w:val="00997009"/>
    <w:pPr>
      <w:ind w:left="851" w:hanging="851"/>
    </w:pPr>
  </w:style>
  <w:style w:type="paragraph" w:customStyle="1" w:styleId="ZH">
    <w:name w:val="ZH"/>
    <w:rsid w:val="00997009"/>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F">
    <w:name w:val="TF"/>
    <w:aliases w:val="left"/>
    <w:basedOn w:val="TH"/>
    <w:link w:val="TFChar"/>
    <w:rsid w:val="00997009"/>
    <w:pPr>
      <w:keepNext w:val="0"/>
      <w:spacing w:before="0" w:after="240"/>
    </w:pPr>
  </w:style>
  <w:style w:type="paragraph" w:customStyle="1" w:styleId="ZG">
    <w:name w:val="ZG"/>
    <w:rsid w:val="0099700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Bullet 3"/>
    <w:basedOn w:val="23"/>
    <w:rsid w:val="00997009"/>
    <w:pPr>
      <w:ind w:left="1135"/>
    </w:pPr>
  </w:style>
  <w:style w:type="paragraph" w:styleId="24">
    <w:name w:val="List 2"/>
    <w:basedOn w:val="a9"/>
    <w:rsid w:val="00997009"/>
    <w:pPr>
      <w:ind w:left="851"/>
    </w:pPr>
  </w:style>
  <w:style w:type="paragraph" w:styleId="33">
    <w:name w:val="List 3"/>
    <w:basedOn w:val="24"/>
    <w:rsid w:val="00997009"/>
    <w:pPr>
      <w:ind w:left="1135"/>
    </w:pPr>
  </w:style>
  <w:style w:type="paragraph" w:styleId="42">
    <w:name w:val="List 4"/>
    <w:basedOn w:val="33"/>
    <w:rsid w:val="00997009"/>
    <w:pPr>
      <w:ind w:left="1418"/>
    </w:pPr>
  </w:style>
  <w:style w:type="paragraph" w:styleId="51">
    <w:name w:val="List 5"/>
    <w:basedOn w:val="42"/>
    <w:rsid w:val="00997009"/>
    <w:pPr>
      <w:ind w:left="1702"/>
    </w:pPr>
  </w:style>
  <w:style w:type="paragraph" w:styleId="43">
    <w:name w:val="List Bullet 4"/>
    <w:basedOn w:val="32"/>
    <w:rsid w:val="00997009"/>
    <w:pPr>
      <w:ind w:left="1418"/>
    </w:pPr>
  </w:style>
  <w:style w:type="paragraph" w:styleId="52">
    <w:name w:val="List Bullet 5"/>
    <w:basedOn w:val="43"/>
    <w:rsid w:val="00997009"/>
    <w:pPr>
      <w:ind w:left="1702"/>
    </w:pPr>
  </w:style>
  <w:style w:type="paragraph" w:customStyle="1" w:styleId="B2">
    <w:name w:val="B2"/>
    <w:basedOn w:val="24"/>
    <w:link w:val="B2Char1"/>
    <w:rsid w:val="00997009"/>
  </w:style>
  <w:style w:type="paragraph" w:customStyle="1" w:styleId="B3">
    <w:name w:val="B3"/>
    <w:basedOn w:val="33"/>
    <w:link w:val="B3Char2"/>
    <w:rsid w:val="00997009"/>
  </w:style>
  <w:style w:type="paragraph" w:customStyle="1" w:styleId="B4">
    <w:name w:val="B4"/>
    <w:basedOn w:val="42"/>
    <w:link w:val="B4Char"/>
    <w:rsid w:val="00997009"/>
  </w:style>
  <w:style w:type="paragraph" w:customStyle="1" w:styleId="B5">
    <w:name w:val="B5"/>
    <w:basedOn w:val="51"/>
    <w:link w:val="B5Char"/>
    <w:rsid w:val="00997009"/>
  </w:style>
  <w:style w:type="paragraph" w:customStyle="1" w:styleId="ZTD">
    <w:name w:val="ZTD"/>
    <w:basedOn w:val="ZB"/>
    <w:rsid w:val="00997009"/>
    <w:pPr>
      <w:framePr w:hRule="auto" w:wrap="notBeside" w:y="852"/>
    </w:pPr>
    <w:rPr>
      <w:i w:val="0"/>
      <w:sz w:val="40"/>
    </w:rPr>
  </w:style>
  <w:style w:type="paragraph" w:customStyle="1" w:styleId="ZV">
    <w:name w:val="ZV"/>
    <w:basedOn w:val="ZU"/>
    <w:rsid w:val="00997009"/>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 Char,Ca"/>
    <w:basedOn w:val="a0"/>
    <w:next w:val="a0"/>
    <w:link w:val="Char3"/>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link w:val="Char4"/>
    <w:semiHidden/>
    <w:pPr>
      <w:shd w:val="clear" w:color="auto" w:fill="000080"/>
    </w:pPr>
    <w:rPr>
      <w:rFonts w:ascii="Tahoma" w:hAnsi="Tahoma"/>
    </w:rPr>
  </w:style>
  <w:style w:type="paragraph" w:styleId="af0">
    <w:name w:val="Plain Text"/>
    <w:basedOn w:val="a0"/>
    <w:link w:val="Char5"/>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style>
  <w:style w:type="character" w:styleId="af2">
    <w:name w:val="annotation reference"/>
    <w:uiPriority w:val="99"/>
    <w:rPr>
      <w:sz w:val="16"/>
    </w:rPr>
  </w:style>
  <w:style w:type="paragraph" w:customStyle="1" w:styleId="Guidance">
    <w:name w:val="Guidance"/>
    <w:basedOn w:val="a0"/>
    <w:rPr>
      <w:i/>
      <w:color w:val="0000FF"/>
    </w:rPr>
  </w:style>
  <w:style w:type="paragraph" w:styleId="af3">
    <w:name w:val="annotation text"/>
    <w:basedOn w:val="a0"/>
    <w:link w:val="Char7"/>
    <w:uiPriority w:val="99"/>
  </w:style>
  <w:style w:type="paragraph" w:customStyle="1" w:styleId="TableText">
    <w:name w:val="TableText"/>
    <w:basedOn w:val="af4"/>
    <w:pPr>
      <w:keepNext/>
      <w:keepLines/>
      <w:widowControl/>
      <w:ind w:left="0"/>
      <w:jc w:val="center"/>
    </w:pPr>
    <w:rPr>
      <w:sz w:val="20"/>
      <w:lang w:eastAsia="en-US"/>
    </w:rPr>
  </w:style>
  <w:style w:type="paragraph" w:styleId="af4">
    <w:name w:val="Body Text Indent"/>
    <w:basedOn w:val="a0"/>
    <w:link w:val="Char8"/>
    <w:pPr>
      <w:widowControl w:val="0"/>
      <w:ind w:left="210"/>
      <w:jc w:val="both"/>
    </w:pPr>
    <w:rPr>
      <w:snapToGrid w:val="0"/>
      <w:kern w:val="2"/>
      <w:sz w:val="21"/>
    </w:rPr>
  </w:style>
  <w:style w:type="paragraph" w:styleId="25">
    <w:name w:val="Body Text 2"/>
    <w:basedOn w:val="a0"/>
    <w:link w:val="2Char0"/>
    <w:rPr>
      <w:i/>
    </w:rPr>
  </w:style>
  <w:style w:type="paragraph" w:styleId="34">
    <w:name w:val="Body Text 3"/>
    <w:basedOn w:val="a0"/>
    <w:link w:val="3Char0"/>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5">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0"/>
    <w:pPr>
      <w:keepNext w:val="0"/>
      <w:ind w:left="1418" w:hanging="1418"/>
    </w:pPr>
  </w:style>
  <w:style w:type="paragraph" w:styleId="26">
    <w:name w:val="Body Text Indent 2"/>
    <w:basedOn w:val="a0"/>
    <w:link w:val="2Char1"/>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MS PGothic" w:hAnsi="Arial"/>
      <w:kern w:val="2"/>
      <w:sz w:val="24"/>
    </w:rPr>
  </w:style>
  <w:style w:type="paragraph" w:styleId="af6">
    <w:name w:val="Normal (Web)"/>
    <w:basedOn w:val="a0"/>
    <w:uiPriority w:val="99"/>
    <w:pPr>
      <w:spacing w:before="100" w:beforeAutospacing="1" w:after="100" w:afterAutospacing="1"/>
    </w:pPr>
    <w:rPr>
      <w:rFonts w:eastAsia="Arial Unicode MS"/>
      <w:sz w:val="24"/>
      <w:szCs w:val="24"/>
    </w:rPr>
  </w:style>
  <w:style w:type="paragraph" w:customStyle="1" w:styleId="35">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Char">
    <w:name w:val="B1 Char"/>
    <w:rPr>
      <w:lang w:val="en-GB" w:eastAsia="en-US" w:bidi="ar-SA"/>
    </w:rPr>
  </w:style>
  <w:style w:type="paragraph" w:styleId="af7">
    <w:name w:val="Balloon Text"/>
    <w:basedOn w:val="a0"/>
    <w:link w:val="Char9"/>
    <w:rsid w:val="000067B6"/>
    <w:rPr>
      <w:rFonts w:ascii="Tahoma" w:hAnsi="Tahoma" w:cs="Tahoma"/>
      <w:sz w:val="16"/>
      <w:szCs w:val="16"/>
    </w:rPr>
  </w:style>
  <w:style w:type="table" w:styleId="af8">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3"/>
    <w:next w:val="af3"/>
    <w:link w:val="Char10"/>
    <w:semiHidden/>
    <w:rsid w:val="00B7195C"/>
    <w:rPr>
      <w:b/>
      <w:bCs/>
    </w:rPr>
  </w:style>
  <w:style w:type="paragraph" w:customStyle="1" w:styleId="27">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HCar">
    <w:name w:val="TAH Car"/>
    <w:link w:val="TAH"/>
    <w:rsid w:val="001913CA"/>
    <w:rPr>
      <w:rFonts w:ascii="Arial" w:eastAsia="宋体" w:hAnsi="Arial"/>
      <w:b/>
      <w:sz w:val="18"/>
      <w:lang w:val="en-GB" w:eastAsia="zh-CN"/>
    </w:rPr>
  </w:style>
  <w:style w:type="character" w:customStyle="1" w:styleId="TANChar">
    <w:name w:val="TAN Char"/>
    <w:link w:val="TAN"/>
    <w:rsid w:val="001913CA"/>
    <w:rPr>
      <w:rFonts w:ascii="Arial" w:eastAsia="宋体" w:hAnsi="Arial"/>
      <w:sz w:val="18"/>
      <w:lang w:val="en-GB" w:eastAsia="zh-CN"/>
    </w:rPr>
  </w:style>
  <w:style w:type="character" w:customStyle="1" w:styleId="B3Char2">
    <w:name w:val="B3 Char2"/>
    <w:link w:val="B3"/>
    <w:rsid w:val="000F27E3"/>
    <w:rPr>
      <w:rFonts w:eastAsia="宋体"/>
      <w:lang w:val="en-GB" w:eastAsia="zh-CN"/>
    </w:rPr>
  </w:style>
  <w:style w:type="character" w:customStyle="1" w:styleId="NOChar">
    <w:name w:val="NO Char"/>
    <w:link w:val="NO"/>
    <w:rsid w:val="009F4F68"/>
    <w:rPr>
      <w:rFonts w:eastAsia="宋体"/>
      <w:lang w:val="en-GB" w:eastAsia="zh-CN"/>
    </w:rPr>
  </w:style>
  <w:style w:type="character" w:customStyle="1" w:styleId="Char2">
    <w:name w:val="列表 Char"/>
    <w:link w:val="a9"/>
    <w:rsid w:val="00EF5967"/>
    <w:rPr>
      <w:rFonts w:eastAsia="宋体"/>
      <w:lang w:val="en-GB" w:eastAsia="zh-CN"/>
    </w:rPr>
  </w:style>
  <w:style w:type="character" w:customStyle="1" w:styleId="H6Char">
    <w:name w:val="H6 Char"/>
    <w:link w:val="H6"/>
    <w:rsid w:val="00B73764"/>
    <w:rPr>
      <w:rFonts w:ascii="Arial" w:eastAsia="宋体" w:hAnsi="Arial"/>
      <w:lang w:val="en-GB" w:eastAsia="zh-CN"/>
    </w:rPr>
  </w:style>
  <w:style w:type="character" w:customStyle="1" w:styleId="TFChar">
    <w:name w:val="TF Char"/>
    <w:link w:val="TF"/>
    <w:rsid w:val="00B73764"/>
    <w:rPr>
      <w:rFonts w:ascii="Arial" w:eastAsia="宋体" w:hAnsi="Arial"/>
      <w:b/>
      <w:lang w:val="en-GB" w:eastAsia="zh-CN"/>
    </w:rPr>
  </w:style>
  <w:style w:type="paragraph" w:customStyle="1" w:styleId="tal0">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Char">
    <w:name w:val="标题 7 Char"/>
    <w:link w:val="7"/>
    <w:rsid w:val="00347F12"/>
    <w:rPr>
      <w:rFonts w:ascii="Arial" w:eastAsia="宋体" w:hAnsi="Arial"/>
      <w:lang w:val="en-GB" w:eastAsia="zh-CN"/>
    </w:rPr>
  </w:style>
  <w:style w:type="character" w:customStyle="1" w:styleId="PLChar">
    <w:name w:val="PL Char"/>
    <w:link w:val="PL"/>
    <w:rsid w:val="00347F12"/>
    <w:rPr>
      <w:rFonts w:ascii="Courier New" w:eastAsia="宋体" w:hAnsi="Courier New"/>
      <w:noProof/>
      <w:sz w:val="16"/>
      <w:lang w:eastAsia="zh-CN"/>
    </w:rPr>
  </w:style>
  <w:style w:type="character" w:customStyle="1" w:styleId="EditorsNoteChar">
    <w:name w:val="Editor's Note Char"/>
    <w:link w:val="EditorsNote"/>
    <w:rsid w:val="00347F12"/>
    <w:rPr>
      <w:rFonts w:eastAsia="宋体"/>
      <w:color w:val="FF0000"/>
      <w:lang w:val="en-GB" w:eastAsia="zh-CN"/>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2">
    <w:name w:val="修订1"/>
    <w:hidden/>
    <w:semiHidden/>
    <w:rsid w:val="00347F12"/>
    <w:rPr>
      <w:rFonts w:eastAsia="Batang"/>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rsid w:val="00347F12"/>
    <w:rPr>
      <w:rFonts w:eastAsia="宋体"/>
      <w:sz w:val="16"/>
      <w:lang w:val="en-GB" w:eastAsia="zh-CN"/>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47F12"/>
    <w:rPr>
      <w:rFonts w:ascii="Arial" w:eastAsia="宋体" w:hAnsi="Arial"/>
      <w:sz w:val="24"/>
      <w:lang w:val="en-GB" w:eastAsia="zh-CN"/>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0"/>
    <w:rsid w:val="00347F12"/>
    <w:rPr>
      <w:rFonts w:ascii="Arial" w:eastAsia="宋体" w:hAnsi="Arial"/>
      <w:sz w:val="28"/>
      <w:lang w:val="en-GB"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47F12"/>
    <w:rPr>
      <w:rFonts w:ascii="Arial" w:eastAsia="宋体" w:hAnsi="Arial"/>
      <w:sz w:val="32"/>
      <w:lang w:val="en-GB" w:eastAsia="zh-CN"/>
    </w:rPr>
  </w:style>
  <w:style w:type="character" w:customStyle="1" w:styleId="EXChar">
    <w:name w:val="EX Char"/>
    <w:link w:val="EX"/>
    <w:rsid w:val="00347F12"/>
    <w:rPr>
      <w:rFonts w:eastAsia="宋体"/>
      <w:lang w:val="en-GB" w:eastAsia="zh-CN"/>
    </w:rPr>
  </w:style>
  <w:style w:type="character" w:customStyle="1" w:styleId="6Char">
    <w:name w:val="标题 6 Char"/>
    <w:aliases w:val="T1 Char,Header 6 Char"/>
    <w:link w:val="6"/>
    <w:rsid w:val="00347F12"/>
    <w:rPr>
      <w:rFonts w:ascii="Arial" w:eastAsia="宋体" w:hAnsi="Arial"/>
      <w:lang w:val="en-GB" w:eastAsia="zh-CN"/>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宋体"/>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Char">
    <w:name w:val="标题 5 Char"/>
    <w:aliases w:val="h5 Char,Heading5 Char,Head5 Char,5 Char,H5 Char,M5 Char,mh2 Char,Module heading 2 Char,heading 8 Char,Numbered Sub-list Char,Heading 81 Char,标题 81 Char,Heading 811 Char"/>
    <w:link w:val="5"/>
    <w:rsid w:val="00347F12"/>
    <w:rPr>
      <w:rFonts w:ascii="Arial" w:eastAsia="宋体" w:hAnsi="Arial"/>
      <w:sz w:val="22"/>
      <w:lang w:val="en-GB" w:eastAsia="zh-CN"/>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347F12"/>
    <w:rPr>
      <w:rFonts w:ascii="Arial" w:eastAsia="宋体" w:hAnsi="Arial"/>
      <w:sz w:val="36"/>
      <w:lang w:val="en-GB" w:eastAsia="zh-CN"/>
    </w:rPr>
  </w:style>
  <w:style w:type="character" w:customStyle="1" w:styleId="Char7">
    <w:name w:val="批注文字 Char"/>
    <w:link w:val="af3"/>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347F12"/>
    <w:rPr>
      <w:rFonts w:ascii="Arial" w:eastAsia="宋体" w:hAnsi="Arial"/>
      <w:b/>
      <w:noProof/>
      <w:sz w:val="18"/>
      <w:lang w:eastAsia="zh-CN"/>
    </w:rPr>
  </w:style>
  <w:style w:type="character" w:customStyle="1" w:styleId="Char4">
    <w:name w:val="文档结构图 Char"/>
    <w:link w:val="af"/>
    <w:semiHidden/>
    <w:rsid w:val="00347F12"/>
    <w:rPr>
      <w:rFonts w:ascii="Tahoma" w:hAnsi="Tahoma"/>
      <w:shd w:val="clear" w:color="auto" w:fill="000080"/>
      <w:lang w:eastAsia="en-US"/>
    </w:rPr>
  </w:style>
  <w:style w:type="character" w:customStyle="1" w:styleId="Char5">
    <w:name w:val="纯文本 Char"/>
    <w:link w:val="af0"/>
    <w:rsid w:val="00347F12"/>
    <w:rPr>
      <w:rFonts w:ascii="Courier New" w:hAnsi="Courier New"/>
      <w:lang w:val="nb-NO" w:eastAsia="en-US"/>
    </w:rPr>
  </w:style>
  <w:style w:type="character" w:customStyle="1" w:styleId="Char8">
    <w:name w:val="正文文本缩进 Char"/>
    <w:link w:val="af4"/>
    <w:rsid w:val="00347F12"/>
    <w:rPr>
      <w:snapToGrid w:val="0"/>
      <w:kern w:val="2"/>
      <w:sz w:val="21"/>
      <w:lang w:eastAsia="en-US"/>
    </w:rPr>
  </w:style>
  <w:style w:type="character" w:customStyle="1" w:styleId="2Char0">
    <w:name w:val="正文文本 2 Char"/>
    <w:link w:val="25"/>
    <w:rsid w:val="00347F12"/>
    <w:rPr>
      <w:i/>
      <w:lang w:eastAsia="en-US"/>
    </w:rPr>
  </w:style>
  <w:style w:type="character" w:customStyle="1" w:styleId="3Char0">
    <w:name w:val="正文文本 3 Char"/>
    <w:link w:val="34"/>
    <w:rsid w:val="00347F12"/>
    <w:rPr>
      <w:rFonts w:eastAsia="Osaka"/>
      <w:color w:val="000000"/>
      <w:lang w:eastAsia="en-US"/>
    </w:rPr>
  </w:style>
  <w:style w:type="table" w:customStyle="1" w:styleId="TableGrid1">
    <w:name w:val="Table Grid1"/>
    <w:basedOn w:val="a2"/>
    <w:next w:val="af8"/>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批注框文本 Char"/>
    <w:link w:val="af7"/>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a">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0">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a">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6">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Char1">
    <w:name w:val="正文文本缩进 2 Char"/>
    <w:link w:val="26"/>
    <w:rsid w:val="00347F12"/>
    <w:rPr>
      <w:rFonts w:ascii="Arial" w:hAnsi="Arial" w:cs="Arial"/>
      <w:lang w:eastAsia="en-US"/>
    </w:rPr>
  </w:style>
  <w:style w:type="paragraph" w:styleId="afb">
    <w:name w:val="Normal Indent"/>
    <w:basedOn w:val="a0"/>
    <w:rsid w:val="00347F12"/>
    <w:pPr>
      <w:spacing w:after="0"/>
      <w:ind w:left="851"/>
    </w:pPr>
    <w:rPr>
      <w:lang w:val="it-IT" w:eastAsia="en-GB"/>
    </w:rPr>
  </w:style>
  <w:style w:type="paragraph" w:styleId="53">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c">
    <w:name w:val="Strong"/>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d">
    <w:name w:val="endnote text"/>
    <w:basedOn w:val="a0"/>
    <w:link w:val="Charb"/>
    <w:rsid w:val="00347F12"/>
    <w:pPr>
      <w:snapToGrid w:val="0"/>
    </w:pPr>
  </w:style>
  <w:style w:type="character" w:customStyle="1" w:styleId="Charb">
    <w:name w:val="尾注文本 Char"/>
    <w:link w:val="afd"/>
    <w:rsid w:val="00347F12"/>
    <w:rPr>
      <w:rFonts w:eastAsia="宋体"/>
      <w:lang w:eastAsia="en-US"/>
    </w:rPr>
  </w:style>
  <w:style w:type="character" w:styleId="afe">
    <w:name w:val="endnote reference"/>
    <w:rsid w:val="00347F12"/>
    <w:rPr>
      <w:vertAlign w:val="superscript"/>
    </w:rPr>
  </w:style>
  <w:style w:type="character" w:customStyle="1" w:styleId="btChar3">
    <w:name w:val="bt Char3"/>
    <w:rsid w:val="00347F12"/>
    <w:rPr>
      <w:lang w:val="en-GB" w:eastAsia="ja-JP" w:bidi="ar-SA"/>
    </w:rPr>
  </w:style>
  <w:style w:type="paragraph" w:styleId="aff">
    <w:name w:val="Title"/>
    <w:basedOn w:val="a0"/>
    <w:next w:val="a0"/>
    <w:link w:val="Charc"/>
    <w:qFormat/>
    <w:rsid w:val="00347F12"/>
    <w:pPr>
      <w:spacing w:before="240" w:after="60"/>
      <w:outlineLvl w:val="0"/>
    </w:pPr>
    <w:rPr>
      <w:rFonts w:ascii="Courier New" w:hAnsi="Courier New"/>
      <w:lang w:val="nb-NO"/>
    </w:rPr>
  </w:style>
  <w:style w:type="character" w:customStyle="1" w:styleId="Charc">
    <w:name w:val="标题 Char"/>
    <w:link w:val="aff"/>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0">
    <w:name w:val="Date"/>
    <w:basedOn w:val="a0"/>
    <w:next w:val="a0"/>
    <w:link w:val="Chard"/>
    <w:rsid w:val="00347F12"/>
  </w:style>
  <w:style w:type="character" w:customStyle="1" w:styleId="Chard">
    <w:name w:val="日期 Char"/>
    <w:link w:val="aff0"/>
    <w:rsid w:val="00347F12"/>
    <w:rPr>
      <w:rFonts w:eastAsia="Times New Roman"/>
      <w:lang w:eastAsia="en-US"/>
    </w:rPr>
  </w:style>
  <w:style w:type="character" w:customStyle="1" w:styleId="Char3">
    <w:name w:val="题注 Char"/>
    <w:aliases w:val="cap Char1,cap Char Char,Caption Char Char,Caption Char1 Char Char,cap Char Char1 Char,Caption Char Char1 Char Char,cap Char2 Char Char,Ca Char"/>
    <w:link w:val="ac"/>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8"/>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hAnsi="Arial" w:cs="Arial"/>
      <w:sz w:val="18"/>
      <w:szCs w:val="18"/>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8"/>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1"/>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8">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5"/>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5"/>
    <w:next w:val="25"/>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1"/>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hAnsi="Arial" w:cs="宋体"/>
      <w:b/>
      <w:bCs/>
      <w:sz w:val="28"/>
    </w:rPr>
  </w:style>
  <w:style w:type="table" w:customStyle="1" w:styleId="37">
    <w:name w:val="网格型3"/>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Char">
    <w:name w:val="标题 8 Char"/>
    <w:link w:val="8"/>
    <w:rsid w:val="00347F12"/>
    <w:rPr>
      <w:rFonts w:ascii="Arial" w:eastAsia="宋体" w:hAnsi="Arial"/>
      <w:sz w:val="36"/>
      <w:lang w:val="en-GB" w:eastAsia="zh-CN"/>
    </w:rPr>
  </w:style>
  <w:style w:type="character" w:customStyle="1" w:styleId="9Char">
    <w:name w:val="标题 9 Char"/>
    <w:link w:val="9"/>
    <w:rsid w:val="00347F12"/>
    <w:rPr>
      <w:rFonts w:ascii="Arial" w:eastAsia="宋体" w:hAnsi="Arial"/>
      <w:sz w:val="36"/>
      <w:lang w:val="en-GB" w:eastAsia="zh-CN"/>
    </w:rPr>
  </w:style>
  <w:style w:type="character" w:customStyle="1" w:styleId="B3Char">
    <w:name w:val="B3 Char"/>
    <w:rsid w:val="00347F12"/>
    <w:rPr>
      <w:lang w:val="en-GB"/>
    </w:rPr>
  </w:style>
  <w:style w:type="character" w:customStyle="1" w:styleId="B4Char">
    <w:name w:val="B4 Char"/>
    <w:link w:val="B4"/>
    <w:rsid w:val="00347F12"/>
    <w:rPr>
      <w:rFonts w:eastAsia="宋体"/>
      <w:lang w:val="en-GB" w:eastAsia="zh-CN"/>
    </w:rPr>
  </w:style>
  <w:style w:type="character" w:customStyle="1" w:styleId="B5Char">
    <w:name w:val="B5 Char"/>
    <w:link w:val="B5"/>
    <w:rsid w:val="00347F12"/>
    <w:rPr>
      <w:rFonts w:eastAsia="宋体"/>
      <w:lang w:val="en-GB" w:eastAsia="zh-CN"/>
    </w:rPr>
  </w:style>
  <w:style w:type="character" w:customStyle="1" w:styleId="Char0">
    <w:name w:val="页脚 Char"/>
    <w:link w:val="a5"/>
    <w:rsid w:val="00347F12"/>
    <w:rPr>
      <w:rFonts w:ascii="Arial" w:eastAsia="宋体" w:hAnsi="Arial"/>
      <w:b/>
      <w:i/>
      <w:noProof/>
      <w:sz w:val="18"/>
      <w:lang w:eastAsia="zh-CN"/>
    </w:rPr>
  </w:style>
  <w:style w:type="character" w:customStyle="1" w:styleId="Char10">
    <w:name w:val="批注主题 Char1"/>
    <w:link w:val="af9"/>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9">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1">
    <w:name w:val="Note Heading"/>
    <w:basedOn w:val="a0"/>
    <w:next w:val="a0"/>
    <w:link w:val="Chare"/>
    <w:rsid w:val="00347F12"/>
  </w:style>
  <w:style w:type="character" w:customStyle="1" w:styleId="Chare">
    <w:name w:val="注释标题 Char"/>
    <w:link w:val="aff1"/>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2">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1">
    <w:name w:val="Objet du commentaire1"/>
    <w:basedOn w:val="af3"/>
    <w:next w:val="af3"/>
    <w:semiHidden/>
    <w:rsid w:val="00347F12"/>
    <w:rPr>
      <w:rFonts w:eastAsia="PMingLiU"/>
      <w:b/>
      <w:bCs/>
      <w:lang w:eastAsia="x-none"/>
    </w:rPr>
  </w:style>
  <w:style w:type="paragraph" w:customStyle="1" w:styleId="Textedebulles1">
    <w:name w:val="Texte de bulles1"/>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rPr>
  </w:style>
  <w:style w:type="paragraph" w:customStyle="1" w:styleId="tableentry">
    <w:name w:val="table entry"/>
    <w:basedOn w:val="a0"/>
    <w:rsid w:val="00C53B09"/>
    <w:pPr>
      <w:keepNext/>
      <w:spacing w:before="60" w:after="60"/>
    </w:pPr>
    <w:rPr>
      <w:rFonts w:ascii="Bookman Old Style" w:hAnsi="Bookman Old Style"/>
    </w:rPr>
  </w:style>
  <w:style w:type="paragraph" w:styleId="HTML0">
    <w:name w:val="HTML Preformatted"/>
    <w:basedOn w:val="a0"/>
    <w:link w:val="HTMLChar"/>
    <w:rsid w:val="00C53B09"/>
    <w:rPr>
      <w:rFonts w:ascii="Courier New" w:hAnsi="Courier New"/>
      <w:lang w:eastAsia="x-none"/>
    </w:rPr>
  </w:style>
  <w:style w:type="character" w:customStyle="1" w:styleId="HTMLChar">
    <w:name w:val="HTML 预设格式 Char"/>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9">
    <w:name w:val="목록 없음1"/>
    <w:next w:val="a3"/>
    <w:semiHidden/>
    <w:unhideWhenUsed/>
    <w:rsid w:val="00C53B09"/>
  </w:style>
  <w:style w:type="character" w:customStyle="1" w:styleId="Charf0">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semiHidden/>
    <w:rsid w:val="00C53B09"/>
    <w:rPr>
      <w:rFonts w:ascii="Tahoma" w:eastAsia="宋体"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宋体"/>
    </w:rPr>
  </w:style>
  <w:style w:type="character" w:customStyle="1" w:styleId="1b">
    <w:name w:val="文末脚注文字列 (文字)1"/>
    <w:rsid w:val="00C53B09"/>
    <w:rPr>
      <w:rFonts w:ascii="Times New Roman" w:hAnsi="Times New Roman" w:cs="Times New Roman" w:hint="default"/>
      <w:lang w:val="en-GB" w:eastAsia="en-US"/>
    </w:rPr>
  </w:style>
  <w:style w:type="paragraph" w:customStyle="1" w:styleId="h60">
    <w:name w:val="h6"/>
    <w:basedOn w:val="a0"/>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0"/>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0"/>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0"/>
    <w:rsid w:val="002160AE"/>
    <w:pPr>
      <w:spacing w:before="100" w:beforeAutospacing="1" w:after="100" w:afterAutospacing="1"/>
    </w:pPr>
    <w:rPr>
      <w:rFonts w:ascii="Calibri" w:eastAsia="MS PGothic" w:hAnsi="Calibri" w:cs="MS PGothic"/>
      <w:sz w:val="22"/>
      <w:szCs w:val="22"/>
    </w:rPr>
  </w:style>
  <w:style w:type="paragraph" w:styleId="aff3">
    <w:name w:val="List Paragraph"/>
    <w:aliases w:val="- Bullets,목록 단락"/>
    <w:basedOn w:val="a0"/>
    <w:link w:val="Charf1"/>
    <w:uiPriority w:val="72"/>
    <w:qFormat/>
    <w:rsid w:val="00942C95"/>
    <w:pPr>
      <w:ind w:leftChars="400" w:left="840"/>
    </w:pPr>
  </w:style>
  <w:style w:type="character" w:customStyle="1" w:styleId="Charf1">
    <w:name w:val="列出段落 Char"/>
    <w:aliases w:val="- Bullets Char,목록 단락 Char"/>
    <w:link w:val="aff3"/>
    <w:uiPriority w:val="72"/>
    <w:qFormat/>
    <w:locked/>
    <w:rsid w:val="00B74874"/>
    <w:rPr>
      <w:rFonts w:eastAsia="Times New Roman"/>
    </w:rPr>
  </w:style>
  <w:style w:type="character" w:styleId="aff4">
    <w:name w:val="Placeholder Text"/>
    <w:basedOn w:val="a1"/>
    <w:uiPriority w:val="99"/>
    <w:unhideWhenUsed/>
    <w:rsid w:val="005A63F6"/>
    <w:rPr>
      <w:color w:val="808080"/>
    </w:rPr>
  </w:style>
  <w:style w:type="character" w:customStyle="1" w:styleId="TALCar">
    <w:name w:val="TAL Car"/>
    <w:link w:val="TAL"/>
    <w:qFormat/>
    <w:rsid w:val="002912B9"/>
    <w:rPr>
      <w:rFonts w:ascii="Arial" w:eastAsia="宋体" w:hAnsi="Arial"/>
      <w:sz w:val="18"/>
      <w:lang w:val="en-GB" w:eastAsia="zh-CN"/>
    </w:rPr>
  </w:style>
  <w:style w:type="character" w:customStyle="1" w:styleId="TALChar">
    <w:name w:val="TAL Char"/>
    <w:qFormat/>
    <w:rsid w:val="00EA40B5"/>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1726097027">
          <w:marLeft w:val="1166"/>
          <w:marRight w:val="0"/>
          <w:marTop w:val="77"/>
          <w:marBottom w:val="0"/>
          <w:divBdr>
            <w:top w:val="none" w:sz="0" w:space="0" w:color="auto"/>
            <w:left w:val="none" w:sz="0" w:space="0" w:color="auto"/>
            <w:bottom w:val="none" w:sz="0" w:space="0" w:color="auto"/>
            <w:right w:val="none" w:sz="0" w:space="0" w:color="auto"/>
          </w:divBdr>
        </w:div>
        <w:div w:id="617680894">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1AF24-369E-4772-AD1E-B36B0E8A6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2</Pages>
  <Words>453</Words>
  <Characters>2588</Characters>
  <Application>Microsoft Office Word</Application>
  <DocSecurity>0</DocSecurity>
  <Lines>21</Lines>
  <Paragraphs>6</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RAN4 Discussion paper</vt:lpstr>
      <vt:lpstr>RAN4 Discussion paper</vt:lpstr>
      <vt:lpstr>RAN4 Discussion paper</vt:lpstr>
      <vt:lpstr>RAN4 Discussion paper</vt:lpstr>
    </vt:vector>
  </TitlesOfParts>
  <Company>Anritsu</Company>
  <LinksUpToDate>false</LinksUpToDate>
  <CharactersWithSpaces>3035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Huawei</cp:lastModifiedBy>
  <cp:revision>21</cp:revision>
  <cp:lastPrinted>2007-04-23T23:59:00Z</cp:lastPrinted>
  <dcterms:created xsi:type="dcterms:W3CDTF">2021-04-21T07:45:00Z</dcterms:created>
  <dcterms:modified xsi:type="dcterms:W3CDTF">2021-05-07T09:26:00Z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(3)6zc82Ze8vVw0RlM+0YECOXWGVreVjgeoAskgNOP+jqgwL387MOJU2iJIo1lmvE9Rkx33BtxT
G+yn7i73pM2DgpAQkT2OqmWXDM4RaE8yJyqeExXtXGQzL0dw9DR8OEXRZxscTF0Z3z2gqkn2
lbrDICOFn801/EQjpr5U2sqKHqwM9XJ+VkcZzTdulEAMnxo/oG+jU/N+6/PRd9P2/IyY7O9h
WQtGjrrI3IaQ2qcQoh</vt:lpwstr>
  </property>
  <property fmtid="{D5CDD505-2E9C-101B-9397-08002B2CF9AE}" pid="3" name="_2015_ms_pID_7253431">
    <vt:lpwstr>QSWnk1io7FwBvcOTqtcrhDpjQhbDutpWCNLg2v/PK+KgOsQmLrimaT
WBLph0lcEB+NwX5XRZCEgDpYlWRg0+WYqZyFORA3VGaHW83HvJuTKxe2h0p5JQnS1g4qLgZP
nYz1mfWBSM9F8/nh90C/E/K3e6I4rM+dfEUyx+HtuBgbKj0evoNAqXnDU3vD4Oa7C7oxWfS6
novpBb5WrRSoxwzF0zLjCigpXEhmGVnD8Ofs</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1620378256</vt:lpwstr>
  </property>
</Properties>
</file>